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6060" w:type="dxa"/>
        <w:tblCellSpacing w:w="0" w:type="dxa"/>
        <w:tblInd w:w="2" w:type="dxa"/>
        <w:tblCellMar>
          <w:left w:w="0" w:type="dxa"/>
          <w:right w:w="0" w:type="dxa"/>
        </w:tblCellMar>
        <w:tblLook w:val="00A0"/>
      </w:tblPr>
      <w:tblGrid>
        <w:gridCol w:w="7590"/>
      </w:tblGrid>
      <w:tr w:rsidR="00221C59" w:rsidRPr="00163EC7">
        <w:trPr>
          <w:trHeight w:val="75"/>
          <w:tblCellSpacing w:w="0" w:type="dxa"/>
        </w:trPr>
        <w:tc>
          <w:tcPr>
            <w:tcW w:w="7200" w:type="dxa"/>
            <w:vAlign w:val="center"/>
          </w:tcPr>
          <w:tbl>
            <w:tblPr>
              <w:tblW w:w="7231" w:type="dxa"/>
              <w:tblCellSpacing w:w="0" w:type="dxa"/>
              <w:tblCellMar>
                <w:left w:w="0" w:type="dxa"/>
                <w:right w:w="0" w:type="dxa"/>
              </w:tblCellMar>
              <w:tblLook w:val="00A0"/>
            </w:tblPr>
            <w:tblGrid>
              <w:gridCol w:w="7231"/>
            </w:tblGrid>
            <w:tr w:rsidR="00221C59" w:rsidRPr="00163EC7">
              <w:trPr>
                <w:trHeight w:val="75"/>
                <w:tblCellSpacing w:w="0" w:type="dxa"/>
              </w:trPr>
              <w:tc>
                <w:tcPr>
                  <w:tcW w:w="5000" w:type="pct"/>
                  <w:vAlign w:val="center"/>
                </w:tcPr>
                <w:p w:rsidR="00221C59" w:rsidRPr="00845FFC" w:rsidRDefault="00221C59" w:rsidP="00845FFC">
                  <w:pPr>
                    <w:widowControl/>
                    <w:jc w:val="left"/>
                    <w:rPr>
                      <w:rFonts w:ascii="Verdana" w:hAnsi="Verdana" w:cs="Verdana"/>
                      <w:kern w:val="0"/>
                      <w:sz w:val="18"/>
                      <w:szCs w:val="18"/>
                    </w:rPr>
                  </w:pPr>
                  <w:r w:rsidRPr="00845FFC">
                    <w:rPr>
                      <w:rFonts w:ascii="Verdana" w:hAnsi="Verdana" w:cs="宋体" w:hint="eastAsia"/>
                      <w:kern w:val="0"/>
                      <w:sz w:val="18"/>
                      <w:szCs w:val="18"/>
                    </w:rPr>
                    <w:t xml:space="preserve">　</w:t>
                  </w:r>
                  <w:r w:rsidRPr="00163EC7">
                    <w:rPr>
                      <w:rFonts w:cs="宋体" w:hint="eastAsia"/>
                      <w:sz w:val="18"/>
                      <w:szCs w:val="18"/>
                    </w:rPr>
                    <w:t>铆接质量的好坏除了铆接机制造加工达到企业的设计要求外，关键在于铆头尺寸设计的合理性及其加工精度的高低。铆头设计合理、加工精度高，则铆接面质量高，否则其反。下面介绍一下铆头设计及制作时需掌握的几大要素：</w:t>
                  </w:r>
                  <w:r w:rsidRPr="00163EC7">
                    <w:rPr>
                      <w:rFonts w:cs="Times New Roman"/>
                      <w:sz w:val="18"/>
                      <w:szCs w:val="18"/>
                    </w:rPr>
                    <w:br/>
                  </w:r>
                  <w:r w:rsidRPr="00163EC7">
                    <w:rPr>
                      <w:rFonts w:cs="宋体" w:hint="eastAsia"/>
                      <w:sz w:val="18"/>
                      <w:szCs w:val="18"/>
                    </w:rPr>
                    <w:t xml:space="preserve">　　</w:t>
                  </w:r>
                  <w:r w:rsidRPr="00163EC7">
                    <w:rPr>
                      <w:sz w:val="18"/>
                      <w:szCs w:val="18"/>
                    </w:rPr>
                    <w:t>a</w:t>
                  </w:r>
                  <w:r w:rsidRPr="00163EC7">
                    <w:rPr>
                      <w:rFonts w:cs="宋体" w:hint="eastAsia"/>
                      <w:sz w:val="18"/>
                      <w:szCs w:val="18"/>
                    </w:rPr>
                    <w:t>、铆头的材质：铆头的材料选择常选用模具钢。如</w:t>
                  </w:r>
                  <w:r w:rsidRPr="00163EC7">
                    <w:rPr>
                      <w:sz w:val="18"/>
                      <w:szCs w:val="18"/>
                    </w:rPr>
                    <w:t>CR12MoV</w:t>
                  </w:r>
                  <w:r w:rsidRPr="00163EC7">
                    <w:rPr>
                      <w:rFonts w:cs="宋体" w:hint="eastAsia"/>
                      <w:sz w:val="18"/>
                      <w:szCs w:val="18"/>
                    </w:rPr>
                    <w:t>，</w:t>
                  </w:r>
                  <w:r w:rsidRPr="00163EC7">
                    <w:rPr>
                      <w:sz w:val="18"/>
                      <w:szCs w:val="18"/>
                    </w:rPr>
                    <w:t>W18Cr4V</w:t>
                  </w:r>
                  <w:r w:rsidRPr="00163EC7">
                    <w:rPr>
                      <w:rFonts w:cs="宋体" w:hint="eastAsia"/>
                      <w:sz w:val="18"/>
                      <w:szCs w:val="18"/>
                    </w:rPr>
                    <w:t>。按铆头设计尺寸加工，进行淬火处理（</w:t>
                  </w:r>
                  <w:r w:rsidRPr="00163EC7">
                    <w:rPr>
                      <w:sz w:val="18"/>
                      <w:szCs w:val="18"/>
                    </w:rPr>
                    <w:t>HRC58</w:t>
                  </w:r>
                  <w:r w:rsidRPr="00163EC7">
                    <w:rPr>
                      <w:rFonts w:cs="宋体" w:hint="eastAsia"/>
                      <w:sz w:val="18"/>
                      <w:szCs w:val="18"/>
                    </w:rPr>
                    <w:t>～</w:t>
                  </w:r>
                  <w:r w:rsidRPr="00163EC7">
                    <w:rPr>
                      <w:sz w:val="18"/>
                      <w:szCs w:val="18"/>
                    </w:rPr>
                    <w:t>62</w:t>
                  </w:r>
                  <w:r w:rsidRPr="00163EC7">
                    <w:rPr>
                      <w:rFonts w:cs="宋体" w:hint="eastAsia"/>
                      <w:sz w:val="18"/>
                      <w:szCs w:val="18"/>
                    </w:rPr>
                    <w:t>）。最后上磨床磨到设计尺寸，使表面粗糙度达到</w:t>
                  </w:r>
                  <w:r w:rsidRPr="00163EC7">
                    <w:rPr>
                      <w:rFonts w:cs="Times New Roman"/>
                      <w:sz w:val="18"/>
                      <w:szCs w:val="18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alt="" style="width:19.5pt;height:17.25pt">
                        <v:imagedata r:id="rId6" o:title=""/>
                      </v:shape>
                    </w:pict>
                  </w:r>
                  <w:r w:rsidRPr="00163EC7">
                    <w:rPr>
                      <w:rFonts w:cs="宋体" w:hint="eastAsia"/>
                      <w:sz w:val="18"/>
                      <w:szCs w:val="18"/>
                    </w:rPr>
                    <w:t>以上。</w:t>
                  </w:r>
                  <w:r w:rsidRPr="00163EC7">
                    <w:rPr>
                      <w:rFonts w:eastAsia="Times New Roman" w:cs="Times New Roman"/>
                      <w:sz w:val="18"/>
                      <w:szCs w:val="18"/>
                    </w:rPr>
                    <w:br/>
                  </w:r>
                  <w:r w:rsidRPr="00163EC7">
                    <w:rPr>
                      <w:rFonts w:cs="宋体" w:hint="eastAsia"/>
                      <w:sz w:val="18"/>
                      <w:szCs w:val="18"/>
                    </w:rPr>
                    <w:t xml:space="preserve">　　</w:t>
                  </w:r>
                  <w:r w:rsidRPr="00163EC7">
                    <w:rPr>
                      <w:sz w:val="18"/>
                      <w:szCs w:val="18"/>
                    </w:rPr>
                    <w:t>b</w:t>
                  </w:r>
                  <w:r w:rsidRPr="00163EC7">
                    <w:rPr>
                      <w:rFonts w:cs="宋体" w:hint="eastAsia"/>
                      <w:sz w:val="18"/>
                      <w:szCs w:val="18"/>
                    </w:rPr>
                    <w:t>、铆头的尺寸设计</w:t>
                  </w:r>
                  <w:r w:rsidRPr="00163EC7">
                    <w:rPr>
                      <w:rFonts w:cs="Times New Roman"/>
                      <w:sz w:val="18"/>
                      <w:szCs w:val="18"/>
                    </w:rPr>
                    <w:br/>
                  </w:r>
                  <w:r w:rsidRPr="00163EC7">
                    <w:rPr>
                      <w:rFonts w:cs="宋体" w:hint="eastAsia"/>
                      <w:sz w:val="18"/>
                      <w:szCs w:val="18"/>
                    </w:rPr>
                    <w:t xml:space="preserve">　　铆头在铆接过程中总是围绕着球心进行运动，不管在什么情况下，球半径长度都不能改变，故在加工铆头时要确保图表中</w:t>
                  </w:r>
                  <w:r w:rsidRPr="00163EC7">
                    <w:rPr>
                      <w:sz w:val="18"/>
                      <w:szCs w:val="18"/>
                    </w:rPr>
                    <w:t>D</w:t>
                  </w:r>
                  <w:r w:rsidRPr="00163EC7">
                    <w:rPr>
                      <w:rFonts w:cs="宋体" w:hint="eastAsia"/>
                      <w:sz w:val="18"/>
                      <w:szCs w:val="18"/>
                    </w:rPr>
                    <w:t>的尺寸精度。下面介绍三种典型铆头的设计。</w:t>
                  </w:r>
                  <w:r w:rsidRPr="00163EC7">
                    <w:rPr>
                      <w:rFonts w:cs="Times New Roman"/>
                      <w:sz w:val="18"/>
                      <w:szCs w:val="18"/>
                    </w:rPr>
                    <w:br/>
                  </w:r>
                  <w:r w:rsidRPr="00163EC7">
                    <w:rPr>
                      <w:rFonts w:cs="Times New Roman"/>
                      <w:sz w:val="18"/>
                      <w:szCs w:val="18"/>
                    </w:rPr>
                    <w:br/>
                    <w:t>      </w:t>
                  </w:r>
                  <w:r w:rsidRPr="00163EC7">
                    <w:rPr>
                      <w:sz w:val="18"/>
                      <w:szCs w:val="18"/>
                    </w:rPr>
                    <w:t xml:space="preserve"> </w:t>
                  </w:r>
                  <w:r w:rsidRPr="00845FFC">
                    <w:rPr>
                      <w:rFonts w:ascii="Verdana" w:hAnsi="Verdana" w:cs="宋体" w:hint="eastAsia"/>
                      <w:kern w:val="0"/>
                      <w:sz w:val="18"/>
                      <w:szCs w:val="18"/>
                    </w:rPr>
                    <w:t>下面我们介绍一下最常用的三种类型的铆头。</w:t>
                  </w:r>
                  <w:r w:rsidRPr="00845FFC">
                    <w:rPr>
                      <w:rFonts w:ascii="Verdana" w:hAnsi="Verdana" w:cs="Verdana"/>
                      <w:kern w:val="0"/>
                      <w:sz w:val="18"/>
                      <w:szCs w:val="18"/>
                    </w:rPr>
                    <w:t xml:space="preserve"> </w:t>
                  </w:r>
                </w:p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A0"/>
                  </w:tblPr>
                  <w:tblGrid>
                    <w:gridCol w:w="7231"/>
                  </w:tblGrid>
                  <w:tr w:rsidR="00221C59" w:rsidRPr="00163EC7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221C59" w:rsidRPr="00845FFC" w:rsidRDefault="00221C59" w:rsidP="00845FFC">
                        <w:pPr>
                          <w:widowControl/>
                          <w:spacing w:before="100" w:beforeAutospacing="1" w:after="100" w:afterAutospacing="1"/>
                          <w:jc w:val="left"/>
                          <w:rPr>
                            <w:rFonts w:ascii="宋体" w:cs="Times New Roman"/>
                            <w:kern w:val="0"/>
                            <w:sz w:val="24"/>
                            <w:szCs w:val="24"/>
                          </w:rPr>
                        </w:pPr>
                        <w:r w:rsidRPr="00163EC7">
                          <w:rPr>
                            <w:rFonts w:cs="Times New Roman"/>
                            <w:kern w:val="0"/>
                            <w:sz w:val="18"/>
                            <w:szCs w:val="18"/>
                          </w:rPr>
                          <w:br/>
                        </w:r>
                        <w:r w:rsidRPr="00163EC7">
                          <w:rPr>
                            <w:rFonts w:cs="宋体" w:hint="eastAsia"/>
                            <w:kern w:val="0"/>
                            <w:sz w:val="18"/>
                            <w:szCs w:val="18"/>
                          </w:rPr>
                          <w:t xml:space="preserve">　　㈠扁平型铆头的设计</w:t>
                        </w:r>
                        <w:r w:rsidRPr="00163EC7">
                          <w:rPr>
                            <w:rFonts w:cs="Times New Roman"/>
                            <w:kern w:val="0"/>
                            <w:sz w:val="18"/>
                            <w:szCs w:val="18"/>
                          </w:rPr>
                          <w:br/>
                        </w:r>
                        <w:r w:rsidRPr="00163EC7">
                          <w:rPr>
                            <w:rFonts w:cs="宋体" w:hint="eastAsia"/>
                            <w:kern w:val="0"/>
                            <w:sz w:val="18"/>
                            <w:szCs w:val="18"/>
                          </w:rPr>
                          <w:t xml:space="preserve">　　扁平型铆头的是使用最频繁的一种类型。</w:t>
                        </w:r>
                        <w:r w:rsidRPr="00163EC7">
                          <w:rPr>
                            <w:kern w:val="0"/>
                            <w:sz w:val="18"/>
                            <w:szCs w:val="18"/>
                          </w:rPr>
                          <w:t>A</w:t>
                        </w:r>
                        <w:r w:rsidRPr="00163EC7">
                          <w:rPr>
                            <w:rFonts w:cs="宋体" w:hint="eastAsia"/>
                            <w:kern w:val="0"/>
                            <w:sz w:val="18"/>
                            <w:szCs w:val="18"/>
                          </w:rPr>
                          <w:t>根据铆接零件铆接成型完毕后铆钉的尺寸确定。如铆钉未铆前为φ</w:t>
                        </w:r>
                        <w:r w:rsidRPr="00163EC7">
                          <w:rPr>
                            <w:kern w:val="0"/>
                            <w:sz w:val="18"/>
                            <w:szCs w:val="18"/>
                          </w:rPr>
                          <w:t>6mm</w:t>
                        </w:r>
                        <w:r w:rsidRPr="00163EC7">
                          <w:rPr>
                            <w:rFonts w:cs="宋体" w:hint="eastAsia"/>
                            <w:kern w:val="0"/>
                            <w:sz w:val="18"/>
                            <w:szCs w:val="18"/>
                          </w:rPr>
                          <w:t>，铆接后尺寸为φ</w:t>
                        </w:r>
                        <w:r w:rsidRPr="00163EC7">
                          <w:rPr>
                            <w:kern w:val="0"/>
                            <w:sz w:val="18"/>
                            <w:szCs w:val="18"/>
                          </w:rPr>
                          <w:t>8mm</w:t>
                        </w:r>
                        <w:r w:rsidRPr="00163EC7">
                          <w:rPr>
                            <w:rFonts w:cs="宋体" w:hint="eastAsia"/>
                            <w:kern w:val="0"/>
                            <w:sz w:val="18"/>
                            <w:szCs w:val="18"/>
                          </w:rPr>
                          <w:t>，这时铆头</w:t>
                        </w:r>
                        <w:r w:rsidRPr="00163EC7">
                          <w:rPr>
                            <w:kern w:val="0"/>
                            <w:sz w:val="18"/>
                            <w:szCs w:val="18"/>
                          </w:rPr>
                          <w:t>A</w:t>
                        </w:r>
                        <w:r w:rsidRPr="00163EC7">
                          <w:rPr>
                            <w:rFonts w:cs="宋体" w:hint="eastAsia"/>
                            <w:kern w:val="0"/>
                            <w:sz w:val="18"/>
                            <w:szCs w:val="18"/>
                          </w:rPr>
                          <w:t>的尺寸一定要≥</w:t>
                        </w:r>
                        <w:r w:rsidRPr="00163EC7">
                          <w:rPr>
                            <w:kern w:val="0"/>
                            <w:sz w:val="18"/>
                            <w:szCs w:val="18"/>
                          </w:rPr>
                          <w:t>8mm</w:t>
                        </w:r>
                        <w:r w:rsidRPr="00163EC7">
                          <w:rPr>
                            <w:rFonts w:cs="宋体" w:hint="eastAsia"/>
                            <w:kern w:val="0"/>
                            <w:sz w:val="18"/>
                            <w:szCs w:val="18"/>
                          </w:rPr>
                          <w:t>，常选用大于铆接成型后的尺寸</w:t>
                        </w:r>
                        <w:r w:rsidRPr="00163EC7">
                          <w:rPr>
                            <w:kern w:val="0"/>
                            <w:sz w:val="18"/>
                            <w:szCs w:val="18"/>
                          </w:rPr>
                          <w:t>2mm</w:t>
                        </w:r>
                        <w:r w:rsidRPr="00163EC7">
                          <w:rPr>
                            <w:rFonts w:cs="宋体" w:hint="eastAsia"/>
                            <w:kern w:val="0"/>
                            <w:sz w:val="18"/>
                            <w:szCs w:val="18"/>
                          </w:rPr>
                          <w:t>。</w:t>
                        </w:r>
                        <w:r w:rsidRPr="00163EC7">
                          <w:rPr>
                            <w:kern w:val="0"/>
                            <w:sz w:val="18"/>
                            <w:szCs w:val="18"/>
                          </w:rPr>
                          <w:t>E</w:t>
                        </w:r>
                        <w:r w:rsidRPr="00163EC7">
                          <w:rPr>
                            <w:rFonts w:cs="宋体" w:hint="eastAsia"/>
                            <w:kern w:val="0"/>
                            <w:sz w:val="18"/>
                            <w:szCs w:val="18"/>
                          </w:rPr>
                          <w:t>的尺寸为</w:t>
                        </w:r>
                        <w:r w:rsidRPr="00163EC7">
                          <w:rPr>
                            <w:kern w:val="0"/>
                            <w:sz w:val="18"/>
                            <w:szCs w:val="18"/>
                          </w:rPr>
                          <w:t>F</w:t>
                        </w:r>
                        <w:r w:rsidRPr="00163EC7">
                          <w:rPr>
                            <w:rFonts w:cs="宋体" w:hint="eastAsia"/>
                            <w:kern w:val="0"/>
                            <w:sz w:val="18"/>
                            <w:szCs w:val="18"/>
                          </w:rPr>
                          <w:t>－</w:t>
                        </w:r>
                        <w:r w:rsidRPr="00163EC7">
                          <w:rPr>
                            <w:kern w:val="0"/>
                            <w:sz w:val="18"/>
                            <w:szCs w:val="18"/>
                          </w:rPr>
                          <w:t>D</w:t>
                        </w:r>
                        <w:r w:rsidRPr="00163EC7">
                          <w:rPr>
                            <w:rFonts w:cs="宋体" w:hint="eastAsia"/>
                            <w:kern w:val="0"/>
                            <w:sz w:val="18"/>
                            <w:szCs w:val="18"/>
                          </w:rPr>
                          <w:t>的一半。（</w:t>
                        </w:r>
                        <w:r w:rsidRPr="00163EC7">
                          <w:rPr>
                            <w:rFonts w:cs="宋体" w:hint="eastAsia"/>
                            <w:color w:val="CC0000"/>
                            <w:kern w:val="0"/>
                            <w:sz w:val="18"/>
                            <w:szCs w:val="18"/>
                          </w:rPr>
                          <w:t>参看图表</w:t>
                        </w:r>
                        <w:r w:rsidRPr="00163EC7">
                          <w:rPr>
                            <w:rFonts w:cs="宋体" w:hint="eastAsia"/>
                            <w:kern w:val="0"/>
                            <w:sz w:val="18"/>
                            <w:szCs w:val="18"/>
                          </w:rPr>
                          <w:t>）</w:t>
                        </w:r>
                        <w:r w:rsidRPr="00163EC7">
                          <w:rPr>
                            <w:color w:val="000000"/>
                            <w:kern w:val="0"/>
                            <w:sz w:val="18"/>
                            <w:szCs w:val="18"/>
                          </w:rPr>
                          <w:t xml:space="preserve"> </w:t>
                        </w:r>
                      </w:p>
                      <w:p w:rsidR="00221C59" w:rsidRPr="00845FFC" w:rsidRDefault="00221C59" w:rsidP="00845FFC">
                        <w:pPr>
                          <w:widowControl/>
                          <w:spacing w:before="100" w:beforeAutospacing="1" w:after="100" w:afterAutospacing="1"/>
                          <w:jc w:val="left"/>
                          <w:rPr>
                            <w:rFonts w:ascii="宋体" w:cs="Times New Roman"/>
                            <w:kern w:val="0"/>
                            <w:sz w:val="24"/>
                            <w:szCs w:val="24"/>
                          </w:rPr>
                        </w:pPr>
                        <w:r w:rsidRPr="00163EC7">
                          <w:rPr>
                            <w:rFonts w:ascii="宋体" w:cs="Times New Roman"/>
                            <w:noProof/>
                            <w:kern w:val="0"/>
                            <w:sz w:val="24"/>
                            <w:szCs w:val="24"/>
                          </w:rPr>
                          <w:pict>
                            <v:shape id="图片 4" o:spid="_x0000_i1026" type="#_x0000_t75" alt="http://www.wh-rivet.com/images/xx9.ht2.gif" style="width:5in;height:188.25pt;visibility:visible">
                              <v:imagedata r:id="rId7" o:title=""/>
                            </v:shape>
                          </w:pict>
                        </w:r>
                      </w:p>
                      <w:tbl>
                        <w:tblPr>
                          <w:tblW w:w="7215" w:type="dxa"/>
                          <w:tblCellSpacing w:w="7" w:type="dxa"/>
                          <w:tblInd w:w="6" w:type="dxa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0A0"/>
                        </w:tblPr>
                        <w:tblGrid>
                          <w:gridCol w:w="1416"/>
                          <w:gridCol w:w="849"/>
                          <w:gridCol w:w="800"/>
                          <w:gridCol w:w="929"/>
                          <w:gridCol w:w="688"/>
                          <w:gridCol w:w="1142"/>
                          <w:gridCol w:w="776"/>
                          <w:gridCol w:w="615"/>
                        </w:tblGrid>
                        <w:tr w:rsidR="00221C59" w:rsidRPr="00163EC7">
                          <w:trPr>
                            <w:tblCellSpacing w:w="7" w:type="dxa"/>
                          </w:trPr>
                          <w:tc>
                            <w:tcPr>
                              <w:tcW w:w="1305" w:type="dxa"/>
                              <w:vMerge w:val="restar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</w:tcPr>
                            <w:p w:rsidR="00221C59" w:rsidRPr="00845FFC" w:rsidRDefault="00221C59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cs="Times New Roman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163EC7">
                                <w:rPr>
                                  <w:rFonts w:cs="宋体" w:hint="eastAsia"/>
                                  <w:kern w:val="0"/>
                                  <w:sz w:val="18"/>
                                  <w:szCs w:val="18"/>
                                </w:rPr>
                                <w:t>型号</w:t>
                              </w:r>
                              <w:r w:rsidRPr="00163EC7">
                                <w:rPr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4110" w:type="dxa"/>
                              <w:gridSpan w:val="5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</w:tcPr>
                            <w:p w:rsidR="00221C59" w:rsidRPr="00845FFC" w:rsidRDefault="00221C59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cs="Times New Roman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163EC7">
                                <w:rPr>
                                  <w:rFonts w:cs="宋体" w:hint="eastAsia"/>
                                  <w:kern w:val="0"/>
                                  <w:sz w:val="18"/>
                                  <w:szCs w:val="18"/>
                                </w:rPr>
                                <w:t>关键尺寸（单位：</w:t>
                              </w: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>mm</w:t>
                              </w:r>
                              <w:r w:rsidRPr="00163EC7">
                                <w:rPr>
                                  <w:rFonts w:cs="宋体" w:hint="eastAsia"/>
                                  <w:kern w:val="0"/>
                                  <w:sz w:val="18"/>
                                  <w:szCs w:val="18"/>
                                </w:rPr>
                                <w:t>）</w:t>
                              </w:r>
                              <w:r w:rsidRPr="00163EC7">
                                <w:rPr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70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</w:tcPr>
                            <w:p w:rsidR="00221C59" w:rsidRPr="00845FFC" w:rsidRDefault="00221C59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cs="Times New Roman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163EC7">
                                <w:rPr>
                                  <w:rFonts w:cs="宋体" w:hint="eastAsia"/>
                                  <w:kern w:val="0"/>
                                  <w:sz w:val="18"/>
                                  <w:szCs w:val="18"/>
                                </w:rPr>
                                <w:t>材料</w:t>
                              </w:r>
                              <w:r w:rsidRPr="00163EC7">
                                <w:rPr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55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</w:tcPr>
                            <w:p w:rsidR="00221C59" w:rsidRPr="00845FFC" w:rsidRDefault="00221C59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cs="Times New Roman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163EC7">
                                <w:rPr>
                                  <w:rFonts w:cs="宋体" w:hint="eastAsia"/>
                                  <w:kern w:val="0"/>
                                  <w:sz w:val="18"/>
                                  <w:szCs w:val="18"/>
                                </w:rPr>
                                <w:t>淬火硬度</w:t>
                              </w:r>
                              <w:r w:rsidRPr="00163EC7">
                                <w:rPr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221C59" w:rsidRPr="00163EC7">
                          <w:trPr>
                            <w:tblCellSpacing w:w="7" w:type="dxa"/>
                          </w:trPr>
                          <w:tc>
                            <w:tcPr>
                              <w:tcW w:w="0" w:type="auto"/>
                              <w:vMerge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</w:tcPr>
                            <w:p w:rsidR="00221C59" w:rsidRPr="00845FFC" w:rsidRDefault="00221C59" w:rsidP="00845FFC">
                              <w:pPr>
                                <w:widowControl/>
                                <w:jc w:val="left"/>
                                <w:rPr>
                                  <w:rFonts w:ascii="宋体" w:cs="Times New Roman"/>
                                  <w:kern w:val="0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78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</w:tcPr>
                            <w:p w:rsidR="00221C59" w:rsidRPr="00845FFC" w:rsidRDefault="00221C59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cs="Times New Roman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>D</w:t>
                              </w:r>
                              <w:r w:rsidRPr="00163EC7">
                                <w:rPr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73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</w:tcPr>
                            <w:p w:rsidR="00221C59" w:rsidRPr="00845FFC" w:rsidRDefault="00221C59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cs="Times New Roman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>F</w:t>
                              </w:r>
                              <w:r w:rsidRPr="00163EC7">
                                <w:rPr>
                                  <w:rFonts w:cs="宋体" w:hint="eastAsia"/>
                                  <w:kern w:val="0"/>
                                  <w:sz w:val="18"/>
                                  <w:szCs w:val="18"/>
                                </w:rPr>
                                <w:t>－</w:t>
                              </w: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>D</w:t>
                              </w:r>
                              <w:r w:rsidRPr="00163EC7">
                                <w:rPr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85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</w:tcPr>
                            <w:p w:rsidR="00221C59" w:rsidRPr="00845FFC" w:rsidRDefault="00221C59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cs="Times New Roman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>G</w:t>
                              </w:r>
                              <w:r w:rsidRPr="00163EC7">
                                <w:rPr>
                                  <w:rFonts w:cs="宋体" w:hint="eastAsia"/>
                                  <w:kern w:val="0"/>
                                  <w:sz w:val="18"/>
                                  <w:szCs w:val="18"/>
                                </w:rPr>
                                <w:t>×</w:t>
                              </w: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>H</w:t>
                              </w:r>
                              <w:r w:rsidRPr="00163EC7">
                                <w:rPr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63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</w:tcPr>
                            <w:p w:rsidR="00221C59" w:rsidRPr="00845FFC" w:rsidRDefault="00221C59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cs="Times New Roman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 xml:space="preserve">C </w:t>
                              </w:r>
                            </w:p>
                          </w:tc>
                          <w:tc>
                            <w:tcPr>
                              <w:tcW w:w="63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</w:tcPr>
                            <w:p w:rsidR="00221C59" w:rsidRPr="00845FFC" w:rsidRDefault="00221C59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cs="Times New Roman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>B</w:t>
                              </w:r>
                              <w:r w:rsidRPr="00163EC7">
                                <w:rPr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70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</w:tcPr>
                            <w:p w:rsidR="00221C59" w:rsidRPr="00845FFC" w:rsidRDefault="00221C59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cs="Times New Roman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163EC7">
                                <w:rPr>
                                  <w:rFonts w:cs="宋体" w:hint="eastAsia"/>
                                  <w:kern w:val="0"/>
                                  <w:sz w:val="18"/>
                                  <w:szCs w:val="18"/>
                                </w:rPr>
                                <w:t>模具钢</w:t>
                              </w:r>
                              <w:r w:rsidRPr="00163EC7">
                                <w:rPr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55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</w:tcPr>
                            <w:p w:rsidR="00221C59" w:rsidRPr="00845FFC" w:rsidRDefault="00221C59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cs="Times New Roman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>HRC</w:t>
                              </w:r>
                              <w:r w:rsidRPr="00163EC7">
                                <w:rPr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221C59" w:rsidRPr="00163EC7">
                          <w:trPr>
                            <w:tblCellSpacing w:w="7" w:type="dxa"/>
                          </w:trPr>
                          <w:tc>
                            <w:tcPr>
                              <w:tcW w:w="130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</w:tcPr>
                            <w:p w:rsidR="00221C59" w:rsidRPr="00845FFC" w:rsidRDefault="00221C59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cs="Times New Roman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>3mm</w:t>
                              </w:r>
                              <w:r w:rsidRPr="00163EC7">
                                <w:rPr>
                                  <w:rFonts w:cs="宋体" w:hint="eastAsia"/>
                                  <w:kern w:val="0"/>
                                  <w:sz w:val="18"/>
                                  <w:szCs w:val="18"/>
                                </w:rPr>
                                <w:t>系列机型</w:t>
                              </w:r>
                              <w:r w:rsidRPr="00163EC7">
                                <w:rPr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78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</w:tcPr>
                            <w:p w:rsidR="00221C59" w:rsidRPr="00845FFC" w:rsidRDefault="00221C59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cs="Times New Roman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>50</w:t>
                              </w:r>
                              <w:r w:rsidRPr="00163EC7">
                                <w:rPr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73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</w:tcPr>
                            <w:p w:rsidR="00221C59" w:rsidRPr="00845FFC" w:rsidRDefault="00221C59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cs="Times New Roman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>30</w:t>
                              </w:r>
                              <w:r w:rsidRPr="00163EC7">
                                <w:rPr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85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</w:tcPr>
                            <w:p w:rsidR="00221C59" w:rsidRPr="00845FFC" w:rsidRDefault="00221C59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cs="Times New Roman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>2.2</w:t>
                              </w:r>
                              <w:r w:rsidRPr="00163EC7">
                                <w:rPr>
                                  <w:rFonts w:cs="宋体" w:hint="eastAsia"/>
                                  <w:kern w:val="0"/>
                                  <w:sz w:val="18"/>
                                  <w:szCs w:val="18"/>
                                </w:rPr>
                                <w:t>×</w:t>
                              </w: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>1.7</w:t>
                              </w:r>
                              <w:r w:rsidRPr="00163EC7">
                                <w:rPr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63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</w:tcPr>
                            <w:p w:rsidR="00221C59" w:rsidRPr="00845FFC" w:rsidRDefault="00221C59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cs="Times New Roman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163EC7">
                                <w:rPr>
                                  <w:rFonts w:cs="宋体" w:hint="eastAsia"/>
                                  <w:kern w:val="0"/>
                                  <w:sz w:val="18"/>
                                  <w:szCs w:val="18"/>
                                </w:rPr>
                                <w:t>φ</w:t>
                              </w: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>12</w:t>
                              </w:r>
                              <w:r w:rsidRPr="00163EC7">
                                <w:rPr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63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</w:tcPr>
                            <w:p w:rsidR="00221C59" w:rsidRPr="00845FFC" w:rsidRDefault="00221C59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cs="Times New Roman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163EC7">
                                <w:rPr>
                                  <w:rFonts w:cs="宋体" w:hint="eastAsia"/>
                                  <w:kern w:val="0"/>
                                  <w:sz w:val="18"/>
                                  <w:szCs w:val="18"/>
                                </w:rPr>
                                <w:t>φ</w:t>
                              </w: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>20</w:t>
                              </w:r>
                              <w:r w:rsidRPr="00163EC7">
                                <w:rPr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70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</w:tcPr>
                            <w:p w:rsidR="00221C59" w:rsidRPr="00845FFC" w:rsidRDefault="00221C59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cs="Times New Roman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>Crl2Mov</w:t>
                              </w:r>
                              <w:r w:rsidRPr="00163EC7">
                                <w:rPr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55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</w:tcPr>
                            <w:p w:rsidR="00221C59" w:rsidRPr="00845FFC" w:rsidRDefault="00221C59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cs="Times New Roman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>58-62</w:t>
                              </w:r>
                              <w:r w:rsidRPr="00163EC7">
                                <w:rPr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221C59" w:rsidRPr="00163EC7">
                          <w:trPr>
                            <w:tblCellSpacing w:w="7" w:type="dxa"/>
                          </w:trPr>
                          <w:tc>
                            <w:tcPr>
                              <w:tcW w:w="130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</w:tcPr>
                            <w:p w:rsidR="00221C59" w:rsidRPr="00845FFC" w:rsidRDefault="00221C59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cs="Times New Roman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>6mm</w:t>
                              </w:r>
                              <w:r w:rsidRPr="00163EC7">
                                <w:rPr>
                                  <w:rFonts w:cs="宋体" w:hint="eastAsia"/>
                                  <w:kern w:val="0"/>
                                  <w:sz w:val="18"/>
                                  <w:szCs w:val="18"/>
                                </w:rPr>
                                <w:t>系列机型</w:t>
                              </w:r>
                              <w:r w:rsidRPr="00163EC7">
                                <w:rPr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78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</w:tcPr>
                            <w:p w:rsidR="00221C59" w:rsidRPr="00845FFC" w:rsidRDefault="00221C59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cs="Times New Roman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>50</w:t>
                              </w:r>
                              <w:r w:rsidRPr="00163EC7">
                                <w:rPr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73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</w:tcPr>
                            <w:p w:rsidR="00221C59" w:rsidRPr="00845FFC" w:rsidRDefault="00221C59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cs="Times New Roman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>30</w:t>
                              </w:r>
                              <w:r w:rsidRPr="00163EC7">
                                <w:rPr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85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</w:tcPr>
                            <w:p w:rsidR="00221C59" w:rsidRPr="00845FFC" w:rsidRDefault="00221C59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cs="Times New Roman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>2.2</w:t>
                              </w:r>
                              <w:r w:rsidRPr="00163EC7">
                                <w:rPr>
                                  <w:rFonts w:cs="宋体" w:hint="eastAsia"/>
                                  <w:kern w:val="0"/>
                                  <w:sz w:val="18"/>
                                  <w:szCs w:val="18"/>
                                </w:rPr>
                                <w:t>×</w:t>
                              </w: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>1.7</w:t>
                              </w:r>
                              <w:r w:rsidRPr="00163EC7">
                                <w:rPr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63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</w:tcPr>
                            <w:p w:rsidR="00221C59" w:rsidRPr="00845FFC" w:rsidRDefault="00221C59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cs="Times New Roman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163EC7">
                                <w:rPr>
                                  <w:rFonts w:cs="宋体" w:hint="eastAsia"/>
                                  <w:kern w:val="0"/>
                                  <w:sz w:val="18"/>
                                  <w:szCs w:val="18"/>
                                </w:rPr>
                                <w:t>φ</w:t>
                              </w: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>12</w:t>
                              </w:r>
                              <w:r w:rsidRPr="00163EC7">
                                <w:rPr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63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</w:tcPr>
                            <w:p w:rsidR="00221C59" w:rsidRPr="00845FFC" w:rsidRDefault="00221C59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cs="Times New Roman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163EC7">
                                <w:rPr>
                                  <w:rFonts w:cs="宋体" w:hint="eastAsia"/>
                                  <w:kern w:val="0"/>
                                  <w:sz w:val="18"/>
                                  <w:szCs w:val="18"/>
                                </w:rPr>
                                <w:t>φ</w:t>
                              </w: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>20</w:t>
                              </w:r>
                              <w:r w:rsidRPr="00163EC7">
                                <w:rPr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70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</w:tcPr>
                            <w:p w:rsidR="00221C59" w:rsidRPr="00845FFC" w:rsidRDefault="00221C59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cs="Times New Roman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>Crl2Mov</w:t>
                              </w:r>
                              <w:r w:rsidRPr="00163EC7">
                                <w:rPr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55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</w:tcPr>
                            <w:p w:rsidR="00221C59" w:rsidRPr="00845FFC" w:rsidRDefault="00221C59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cs="Times New Roman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>58-62</w:t>
                              </w:r>
                              <w:r w:rsidRPr="00163EC7">
                                <w:rPr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221C59" w:rsidRPr="00163EC7">
                          <w:trPr>
                            <w:tblCellSpacing w:w="7" w:type="dxa"/>
                          </w:trPr>
                          <w:tc>
                            <w:tcPr>
                              <w:tcW w:w="130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</w:tcPr>
                            <w:p w:rsidR="00221C59" w:rsidRPr="00845FFC" w:rsidRDefault="00221C59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cs="Times New Roman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>9mm</w:t>
                              </w:r>
                              <w:r w:rsidRPr="00163EC7">
                                <w:rPr>
                                  <w:rFonts w:cs="宋体" w:hint="eastAsia"/>
                                  <w:kern w:val="0"/>
                                  <w:sz w:val="18"/>
                                  <w:szCs w:val="18"/>
                                </w:rPr>
                                <w:t>系列机型</w:t>
                              </w:r>
                              <w:r w:rsidRPr="00163EC7">
                                <w:rPr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78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</w:tcPr>
                            <w:p w:rsidR="00221C59" w:rsidRPr="00845FFC" w:rsidRDefault="00221C59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cs="Times New Roman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>50</w:t>
                              </w:r>
                              <w:r w:rsidRPr="00163EC7">
                                <w:rPr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73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</w:tcPr>
                            <w:p w:rsidR="00221C59" w:rsidRPr="00845FFC" w:rsidRDefault="00221C59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cs="Times New Roman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>30</w:t>
                              </w:r>
                              <w:r w:rsidRPr="00163EC7">
                                <w:rPr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85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</w:tcPr>
                            <w:p w:rsidR="00221C59" w:rsidRPr="00845FFC" w:rsidRDefault="00221C59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cs="Times New Roman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>2.2</w:t>
                              </w:r>
                              <w:r w:rsidRPr="00163EC7">
                                <w:rPr>
                                  <w:rFonts w:cs="宋体" w:hint="eastAsia"/>
                                  <w:kern w:val="0"/>
                                  <w:sz w:val="18"/>
                                  <w:szCs w:val="18"/>
                                </w:rPr>
                                <w:t>×</w:t>
                              </w: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>1.7</w:t>
                              </w:r>
                              <w:r w:rsidRPr="00163EC7">
                                <w:rPr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63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</w:tcPr>
                            <w:p w:rsidR="00221C59" w:rsidRPr="00845FFC" w:rsidRDefault="00221C59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cs="Times New Roman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163EC7">
                                <w:rPr>
                                  <w:rFonts w:cs="宋体" w:hint="eastAsia"/>
                                  <w:kern w:val="0"/>
                                  <w:sz w:val="18"/>
                                  <w:szCs w:val="18"/>
                                </w:rPr>
                                <w:t>φ</w:t>
                              </w: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>12</w:t>
                              </w:r>
                              <w:r w:rsidRPr="00163EC7">
                                <w:rPr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63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</w:tcPr>
                            <w:p w:rsidR="00221C59" w:rsidRPr="00845FFC" w:rsidRDefault="00221C59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cs="Times New Roman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163EC7">
                                <w:rPr>
                                  <w:rFonts w:cs="宋体" w:hint="eastAsia"/>
                                  <w:kern w:val="0"/>
                                  <w:sz w:val="18"/>
                                  <w:szCs w:val="18"/>
                                </w:rPr>
                                <w:t>φ</w:t>
                              </w: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>21</w:t>
                              </w:r>
                              <w:r w:rsidRPr="00163EC7">
                                <w:rPr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70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</w:tcPr>
                            <w:p w:rsidR="00221C59" w:rsidRPr="00845FFC" w:rsidRDefault="00221C59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cs="Times New Roman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>Crl2Mov</w:t>
                              </w:r>
                              <w:r w:rsidRPr="00163EC7">
                                <w:rPr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55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</w:tcPr>
                            <w:p w:rsidR="00221C59" w:rsidRPr="00845FFC" w:rsidRDefault="00221C59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cs="Times New Roman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>58-62</w:t>
                              </w:r>
                              <w:r w:rsidRPr="00163EC7">
                                <w:rPr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221C59" w:rsidRPr="00163EC7">
                          <w:trPr>
                            <w:tblCellSpacing w:w="7" w:type="dxa"/>
                          </w:trPr>
                          <w:tc>
                            <w:tcPr>
                              <w:tcW w:w="130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</w:tcPr>
                            <w:p w:rsidR="00221C59" w:rsidRPr="00845FFC" w:rsidRDefault="00221C59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cs="Times New Roman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>12mm</w:t>
                              </w:r>
                              <w:r w:rsidRPr="00163EC7">
                                <w:rPr>
                                  <w:rFonts w:cs="宋体" w:hint="eastAsia"/>
                                  <w:kern w:val="0"/>
                                  <w:sz w:val="18"/>
                                  <w:szCs w:val="18"/>
                                </w:rPr>
                                <w:t>系列机型</w:t>
                              </w:r>
                              <w:r w:rsidRPr="00163EC7">
                                <w:rPr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78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</w:tcPr>
                            <w:p w:rsidR="00221C59" w:rsidRPr="00845FFC" w:rsidRDefault="00221C59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cs="Times New Roman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>50</w:t>
                              </w:r>
                              <w:r w:rsidRPr="00163EC7">
                                <w:rPr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73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</w:tcPr>
                            <w:p w:rsidR="00221C59" w:rsidRPr="00845FFC" w:rsidRDefault="00221C59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cs="Times New Roman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>3</w:t>
                              </w:r>
                              <w:r w:rsidRPr="00163EC7">
                                <w:rPr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0 </w:t>
                              </w:r>
                            </w:p>
                          </w:tc>
                          <w:tc>
                            <w:tcPr>
                              <w:tcW w:w="85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</w:tcPr>
                            <w:p w:rsidR="00221C59" w:rsidRPr="00845FFC" w:rsidRDefault="00221C59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cs="Times New Roman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>2.2</w:t>
                              </w:r>
                              <w:r w:rsidRPr="00163EC7">
                                <w:rPr>
                                  <w:rFonts w:cs="宋体" w:hint="eastAsia"/>
                                  <w:kern w:val="0"/>
                                  <w:sz w:val="18"/>
                                  <w:szCs w:val="18"/>
                                </w:rPr>
                                <w:t>×</w:t>
                              </w: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>1.7</w:t>
                              </w:r>
                              <w:r w:rsidRPr="00163EC7">
                                <w:rPr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63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</w:tcPr>
                            <w:p w:rsidR="00221C59" w:rsidRPr="00845FFC" w:rsidRDefault="00221C59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cs="Times New Roman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163EC7">
                                <w:rPr>
                                  <w:rFonts w:cs="宋体" w:hint="eastAsia"/>
                                  <w:kern w:val="0"/>
                                  <w:sz w:val="18"/>
                                  <w:szCs w:val="18"/>
                                </w:rPr>
                                <w:t>φ</w:t>
                              </w:r>
                              <w:r w:rsidRPr="00163EC7">
                                <w:rPr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12 </w:t>
                              </w:r>
                            </w:p>
                          </w:tc>
                          <w:tc>
                            <w:tcPr>
                              <w:tcW w:w="63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</w:tcPr>
                            <w:p w:rsidR="00221C59" w:rsidRPr="00845FFC" w:rsidRDefault="00221C59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cs="Times New Roman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163EC7">
                                <w:rPr>
                                  <w:rFonts w:cs="宋体" w:hint="eastAsia"/>
                                  <w:kern w:val="0"/>
                                  <w:sz w:val="18"/>
                                  <w:szCs w:val="18"/>
                                </w:rPr>
                                <w:t>φ</w:t>
                              </w: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>21</w:t>
                              </w:r>
                              <w:r w:rsidRPr="00163EC7">
                                <w:rPr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70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</w:tcPr>
                            <w:p w:rsidR="00221C59" w:rsidRPr="00845FFC" w:rsidRDefault="00221C59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cs="Times New Roman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>Crl2Mov</w:t>
                              </w:r>
                              <w:r w:rsidRPr="00163EC7">
                                <w:rPr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55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</w:tcPr>
                            <w:p w:rsidR="00221C59" w:rsidRPr="00845FFC" w:rsidRDefault="00221C59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cs="Times New Roman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>58-62</w:t>
                              </w:r>
                              <w:r w:rsidRPr="00163EC7">
                                <w:rPr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221C59" w:rsidRPr="00163EC7">
                          <w:trPr>
                            <w:tblCellSpacing w:w="7" w:type="dxa"/>
                          </w:trPr>
                          <w:tc>
                            <w:tcPr>
                              <w:tcW w:w="130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</w:tcPr>
                            <w:p w:rsidR="00221C59" w:rsidRPr="00845FFC" w:rsidRDefault="00221C59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cs="Times New Roman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>16mm</w:t>
                              </w:r>
                              <w:r w:rsidRPr="00163EC7">
                                <w:rPr>
                                  <w:rFonts w:cs="宋体" w:hint="eastAsia"/>
                                  <w:kern w:val="0"/>
                                  <w:sz w:val="18"/>
                                  <w:szCs w:val="18"/>
                                </w:rPr>
                                <w:t>系列机型</w:t>
                              </w:r>
                              <w:r w:rsidRPr="00163EC7">
                                <w:rPr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78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</w:tcPr>
                            <w:p w:rsidR="00221C59" w:rsidRPr="00845FFC" w:rsidRDefault="00221C59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cs="Times New Roman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>62</w:t>
                              </w:r>
                              <w:r w:rsidRPr="00163EC7">
                                <w:rPr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73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</w:tcPr>
                            <w:p w:rsidR="00221C59" w:rsidRPr="00845FFC" w:rsidRDefault="00221C59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cs="Times New Roman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>35</w:t>
                              </w:r>
                              <w:r w:rsidRPr="00163EC7">
                                <w:rPr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85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</w:tcPr>
                            <w:p w:rsidR="00221C59" w:rsidRPr="00845FFC" w:rsidRDefault="00221C59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cs="Times New Roman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>2.8</w:t>
                              </w:r>
                              <w:r w:rsidRPr="00163EC7">
                                <w:rPr>
                                  <w:rFonts w:cs="宋体" w:hint="eastAsia"/>
                                  <w:kern w:val="0"/>
                                  <w:sz w:val="18"/>
                                  <w:szCs w:val="18"/>
                                </w:rPr>
                                <w:t>×</w:t>
                              </w: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>2.2</w:t>
                              </w:r>
                              <w:r w:rsidRPr="00163EC7">
                                <w:rPr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63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</w:tcPr>
                            <w:p w:rsidR="00221C59" w:rsidRPr="00845FFC" w:rsidRDefault="00221C59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cs="Times New Roman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163EC7">
                                <w:rPr>
                                  <w:rFonts w:cs="宋体" w:hint="eastAsia"/>
                                  <w:kern w:val="0"/>
                                  <w:sz w:val="18"/>
                                  <w:szCs w:val="18"/>
                                </w:rPr>
                                <w:t>φ</w:t>
                              </w: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>20</w:t>
                              </w:r>
                              <w:r w:rsidRPr="00163EC7">
                                <w:rPr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63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</w:tcPr>
                            <w:p w:rsidR="00221C59" w:rsidRPr="00845FFC" w:rsidRDefault="00221C59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cs="Times New Roman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163EC7">
                                <w:rPr>
                                  <w:rFonts w:cs="宋体" w:hint="eastAsia"/>
                                  <w:kern w:val="0"/>
                                  <w:sz w:val="18"/>
                                  <w:szCs w:val="18"/>
                                </w:rPr>
                                <w:t>φ</w:t>
                              </w: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>28</w:t>
                              </w:r>
                              <w:r w:rsidRPr="00163EC7">
                                <w:rPr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70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</w:tcPr>
                            <w:p w:rsidR="00221C59" w:rsidRPr="00845FFC" w:rsidRDefault="00221C59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cs="Times New Roman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>Crl2Mov</w:t>
                              </w:r>
                              <w:r w:rsidRPr="00163EC7">
                                <w:rPr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55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</w:tcPr>
                            <w:p w:rsidR="00221C59" w:rsidRPr="00845FFC" w:rsidRDefault="00221C59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cs="Times New Roman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>58-62</w:t>
                              </w:r>
                              <w:r w:rsidRPr="00163EC7">
                                <w:rPr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221C59" w:rsidRPr="00163EC7">
                          <w:trPr>
                            <w:tblCellSpacing w:w="7" w:type="dxa"/>
                          </w:trPr>
                          <w:tc>
                            <w:tcPr>
                              <w:tcW w:w="130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</w:tcPr>
                            <w:p w:rsidR="00221C59" w:rsidRPr="00845FFC" w:rsidRDefault="00221C59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cs="Times New Roman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>20mm</w:t>
                              </w:r>
                              <w:r w:rsidRPr="00163EC7">
                                <w:rPr>
                                  <w:rFonts w:cs="宋体" w:hint="eastAsia"/>
                                  <w:kern w:val="0"/>
                                  <w:sz w:val="18"/>
                                  <w:szCs w:val="18"/>
                                </w:rPr>
                                <w:t>系列机型</w:t>
                              </w:r>
                              <w:r w:rsidRPr="00163EC7">
                                <w:rPr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78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</w:tcPr>
                            <w:p w:rsidR="00221C59" w:rsidRPr="00845FFC" w:rsidRDefault="00221C59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cs="Times New Roman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>62</w:t>
                              </w:r>
                              <w:r w:rsidRPr="00163EC7">
                                <w:rPr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73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</w:tcPr>
                            <w:p w:rsidR="00221C59" w:rsidRPr="00845FFC" w:rsidRDefault="00221C59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cs="Times New Roman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>35</w:t>
                              </w:r>
                              <w:r w:rsidRPr="00163EC7">
                                <w:rPr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85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</w:tcPr>
                            <w:p w:rsidR="00221C59" w:rsidRPr="00845FFC" w:rsidRDefault="00221C59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cs="Times New Roman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>2.8</w:t>
                              </w:r>
                              <w:r w:rsidRPr="00163EC7">
                                <w:rPr>
                                  <w:rFonts w:cs="宋体" w:hint="eastAsia"/>
                                  <w:kern w:val="0"/>
                                  <w:sz w:val="18"/>
                                  <w:szCs w:val="18"/>
                                </w:rPr>
                                <w:t>×</w:t>
                              </w: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>2.2</w:t>
                              </w:r>
                              <w:r w:rsidRPr="00163EC7">
                                <w:rPr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63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</w:tcPr>
                            <w:p w:rsidR="00221C59" w:rsidRPr="00845FFC" w:rsidRDefault="00221C59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cs="Times New Roman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163EC7">
                                <w:rPr>
                                  <w:rFonts w:cs="宋体" w:hint="eastAsia"/>
                                  <w:kern w:val="0"/>
                                  <w:sz w:val="18"/>
                                  <w:szCs w:val="18"/>
                                </w:rPr>
                                <w:t>φ</w:t>
                              </w: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>20</w:t>
                              </w:r>
                              <w:r w:rsidRPr="00163EC7">
                                <w:rPr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63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</w:tcPr>
                            <w:p w:rsidR="00221C59" w:rsidRPr="00845FFC" w:rsidRDefault="00221C59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cs="Times New Roman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163EC7">
                                <w:rPr>
                                  <w:rFonts w:cs="宋体" w:hint="eastAsia"/>
                                  <w:kern w:val="0"/>
                                  <w:sz w:val="18"/>
                                  <w:szCs w:val="18"/>
                                </w:rPr>
                                <w:t>φ</w:t>
                              </w: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>30</w:t>
                              </w:r>
                              <w:r w:rsidRPr="00163EC7">
                                <w:rPr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70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</w:tcPr>
                            <w:p w:rsidR="00221C59" w:rsidRPr="00845FFC" w:rsidRDefault="00221C59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cs="Times New Roman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>Crl2Mov</w:t>
                              </w:r>
                              <w:r w:rsidRPr="00163EC7">
                                <w:rPr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55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</w:tcPr>
                            <w:p w:rsidR="00221C59" w:rsidRPr="00845FFC" w:rsidRDefault="00221C59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cs="Times New Roman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>58-62</w:t>
                              </w:r>
                              <w:r w:rsidRPr="00163EC7">
                                <w:rPr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221C59" w:rsidRPr="00163EC7">
                          <w:trPr>
                            <w:tblCellSpacing w:w="7" w:type="dxa"/>
                          </w:trPr>
                          <w:tc>
                            <w:tcPr>
                              <w:tcW w:w="130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</w:tcPr>
                            <w:p w:rsidR="00221C59" w:rsidRPr="00845FFC" w:rsidRDefault="00221C59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cs="Times New Roman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>30mm</w:t>
                              </w:r>
                              <w:r w:rsidRPr="00163EC7">
                                <w:rPr>
                                  <w:rFonts w:cs="宋体" w:hint="eastAsia"/>
                                  <w:kern w:val="0"/>
                                  <w:sz w:val="18"/>
                                  <w:szCs w:val="18"/>
                                </w:rPr>
                                <w:t>系列机型</w:t>
                              </w:r>
                              <w:r w:rsidRPr="00163EC7">
                                <w:rPr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78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</w:tcPr>
                            <w:p w:rsidR="00221C59" w:rsidRPr="00845FFC" w:rsidRDefault="00221C59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cs="Times New Roman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>62</w:t>
                              </w:r>
                              <w:r w:rsidRPr="00163EC7">
                                <w:rPr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73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</w:tcPr>
                            <w:p w:rsidR="00221C59" w:rsidRPr="00845FFC" w:rsidRDefault="00221C59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cs="Times New Roman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>35</w:t>
                              </w:r>
                              <w:r w:rsidRPr="00163EC7">
                                <w:rPr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85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</w:tcPr>
                            <w:p w:rsidR="00221C59" w:rsidRPr="00845FFC" w:rsidRDefault="00221C59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cs="Times New Roman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>4.0</w:t>
                              </w:r>
                              <w:r w:rsidRPr="00163EC7">
                                <w:rPr>
                                  <w:rFonts w:cs="宋体" w:hint="eastAsia"/>
                                  <w:kern w:val="0"/>
                                  <w:sz w:val="18"/>
                                  <w:szCs w:val="18"/>
                                </w:rPr>
                                <w:t>×</w:t>
                              </w: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>2.8</w:t>
                              </w:r>
                              <w:r w:rsidRPr="00163EC7">
                                <w:rPr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63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</w:tcPr>
                            <w:p w:rsidR="00221C59" w:rsidRPr="00845FFC" w:rsidRDefault="00221C59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cs="Times New Roman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163EC7">
                                <w:rPr>
                                  <w:rFonts w:cs="宋体" w:hint="eastAsia"/>
                                  <w:kern w:val="0"/>
                                  <w:sz w:val="18"/>
                                  <w:szCs w:val="18"/>
                                </w:rPr>
                                <w:t>φ</w:t>
                              </w: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>25</w:t>
                              </w:r>
                              <w:r w:rsidRPr="00163EC7">
                                <w:rPr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63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</w:tcPr>
                            <w:p w:rsidR="00221C59" w:rsidRPr="00845FFC" w:rsidRDefault="00221C59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cs="Times New Roman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163EC7">
                                <w:rPr>
                                  <w:rFonts w:cs="宋体" w:hint="eastAsia"/>
                                  <w:kern w:val="0"/>
                                  <w:sz w:val="18"/>
                                  <w:szCs w:val="18"/>
                                </w:rPr>
                                <w:t>φ</w:t>
                              </w: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>35</w:t>
                              </w:r>
                              <w:r w:rsidRPr="00163EC7">
                                <w:rPr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70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</w:tcPr>
                            <w:p w:rsidR="00221C59" w:rsidRPr="00845FFC" w:rsidRDefault="00221C59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cs="Times New Roman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>Crl2Mov</w:t>
                              </w:r>
                              <w:r w:rsidRPr="00163EC7">
                                <w:rPr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55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</w:tcPr>
                            <w:p w:rsidR="00221C59" w:rsidRPr="00845FFC" w:rsidRDefault="00221C59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cs="Times New Roman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>58-62</w:t>
                              </w:r>
                              <w:r w:rsidRPr="00163EC7">
                                <w:rPr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</w:tr>
                      </w:tbl>
                      <w:p w:rsidR="00221C59" w:rsidRPr="00845FFC" w:rsidRDefault="00221C59" w:rsidP="00845FFC">
                        <w:pPr>
                          <w:widowControl/>
                          <w:jc w:val="left"/>
                          <w:rPr>
                            <w:rFonts w:ascii="Verdana" w:hAnsi="Verdana" w:cs="Verdana"/>
                            <w:kern w:val="0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:rsidR="00221C59" w:rsidRPr="00845FFC" w:rsidRDefault="00221C59" w:rsidP="00845FFC">
                  <w:pPr>
                    <w:widowControl/>
                    <w:spacing w:line="75" w:lineRule="atLeast"/>
                    <w:jc w:val="left"/>
                    <w:rPr>
                      <w:rFonts w:ascii="Verdana" w:hAnsi="Verdana" w:cs="Verdana"/>
                      <w:kern w:val="0"/>
                      <w:sz w:val="18"/>
                      <w:szCs w:val="18"/>
                    </w:rPr>
                  </w:pPr>
                  <w:r w:rsidRPr="00845FFC">
                    <w:rPr>
                      <w:rFonts w:ascii="Verdana" w:hAnsi="Verdana" w:cs="宋体" w:hint="eastAsia"/>
                      <w:kern w:val="0"/>
                      <w:sz w:val="18"/>
                      <w:szCs w:val="18"/>
                    </w:rPr>
                    <w:t xml:space="preserve">　</w:t>
                  </w:r>
                </w:p>
              </w:tc>
            </w:tr>
            <w:tr w:rsidR="00221C59" w:rsidRPr="00163EC7">
              <w:trPr>
                <w:tblCellSpacing w:w="0" w:type="dxa"/>
              </w:trPr>
              <w:tc>
                <w:tcPr>
                  <w:tcW w:w="5000" w:type="pct"/>
                  <w:vAlign w:val="center"/>
                </w:tcPr>
                <w:p w:rsidR="00221C59" w:rsidRPr="00845FFC" w:rsidRDefault="00221C59" w:rsidP="00845FFC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Verdana" w:hAnsi="Verdana" w:cs="Verdana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221C59" w:rsidRPr="00163EC7">
              <w:trPr>
                <w:trHeight w:val="375"/>
                <w:tblCellSpacing w:w="0" w:type="dxa"/>
              </w:trPr>
              <w:tc>
                <w:tcPr>
                  <w:tcW w:w="5000" w:type="pct"/>
                </w:tcPr>
                <w:tbl>
                  <w:tblPr>
                    <w:tblW w:w="6060" w:type="dxa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A0"/>
                  </w:tblPr>
                  <w:tblGrid>
                    <w:gridCol w:w="7126"/>
                  </w:tblGrid>
                  <w:tr w:rsidR="00221C59" w:rsidRPr="00163EC7">
                    <w:trPr>
                      <w:tblCellSpacing w:w="0" w:type="dxa"/>
                    </w:trPr>
                    <w:tc>
                      <w:tcPr>
                        <w:tcW w:w="7200" w:type="dxa"/>
                        <w:vAlign w:val="center"/>
                      </w:tcPr>
                      <w:p w:rsidR="00221C59" w:rsidRPr="00845FFC" w:rsidRDefault="00221C59" w:rsidP="00845FFC">
                        <w:pPr>
                          <w:widowControl/>
                          <w:spacing w:before="100" w:beforeAutospacing="1" w:after="240"/>
                          <w:jc w:val="left"/>
                          <w:rPr>
                            <w:rFonts w:ascii="宋体" w:cs="Times New Roman"/>
                            <w:kern w:val="0"/>
                            <w:sz w:val="24"/>
                            <w:szCs w:val="24"/>
                          </w:rPr>
                        </w:pPr>
                        <w:r w:rsidRPr="00163EC7">
                          <w:rPr>
                            <w:rFonts w:cs="宋体" w:hint="eastAsia"/>
                            <w:kern w:val="0"/>
                            <w:sz w:val="18"/>
                            <w:szCs w:val="18"/>
                          </w:rPr>
                          <w:t>㈡半园头型铆头的设计</w:t>
                        </w:r>
                        <w:r w:rsidRPr="00163EC7">
                          <w:rPr>
                            <w:rFonts w:cs="Times New Roman"/>
                            <w:kern w:val="0"/>
                            <w:sz w:val="18"/>
                            <w:szCs w:val="18"/>
                          </w:rPr>
                          <w:br/>
                        </w:r>
                        <w:r w:rsidRPr="00163EC7">
                          <w:rPr>
                            <w:rFonts w:cs="宋体" w:hint="eastAsia"/>
                            <w:kern w:val="0"/>
                            <w:sz w:val="18"/>
                            <w:szCs w:val="18"/>
                          </w:rPr>
                          <w:t xml:space="preserve">　　当工件铆接完毕后成型形状为半园头型时，圆弧半径</w:t>
                        </w:r>
                        <w:r w:rsidRPr="00163EC7">
                          <w:rPr>
                            <w:kern w:val="0"/>
                            <w:sz w:val="18"/>
                            <w:szCs w:val="18"/>
                          </w:rPr>
                          <w:t>R</w:t>
                        </w:r>
                        <w:r w:rsidRPr="00163EC7">
                          <w:rPr>
                            <w:rFonts w:cs="宋体" w:hint="eastAsia"/>
                            <w:kern w:val="0"/>
                            <w:sz w:val="18"/>
                            <w:szCs w:val="18"/>
                          </w:rPr>
                          <w:t>根据零件铆接要求确定。</w:t>
                        </w:r>
                        <w:r w:rsidRPr="00163EC7">
                          <w:rPr>
                            <w:rFonts w:cs="Times New Roman"/>
                            <w:kern w:val="0"/>
                            <w:sz w:val="18"/>
                            <w:szCs w:val="18"/>
                          </w:rPr>
                          <w:br/>
                        </w:r>
                        <w:r w:rsidRPr="00163EC7">
                          <w:rPr>
                            <w:rFonts w:cs="宋体" w:hint="eastAsia"/>
                            <w:kern w:val="0"/>
                            <w:sz w:val="18"/>
                            <w:szCs w:val="18"/>
                          </w:rPr>
                          <w:t xml:space="preserve">　　例如：要在</w:t>
                        </w:r>
                        <w:r w:rsidRPr="00163EC7">
                          <w:rPr>
                            <w:kern w:val="0"/>
                            <w:sz w:val="18"/>
                            <w:szCs w:val="18"/>
                          </w:rPr>
                          <w:t>9mm</w:t>
                        </w:r>
                        <w:r w:rsidRPr="00163EC7">
                          <w:rPr>
                            <w:rFonts w:cs="宋体" w:hint="eastAsia"/>
                            <w:kern w:val="0"/>
                            <w:sz w:val="18"/>
                            <w:szCs w:val="18"/>
                          </w:rPr>
                          <w:t>系列铆接机上要将</w:t>
                        </w:r>
                        <w:r w:rsidRPr="00163EC7">
                          <w:rPr>
                            <w:kern w:val="0"/>
                            <w:sz w:val="18"/>
                            <w:szCs w:val="18"/>
                          </w:rPr>
                          <w:t>6mm</w:t>
                        </w:r>
                        <w:r w:rsidRPr="00163EC7">
                          <w:rPr>
                            <w:rFonts w:cs="宋体" w:hint="eastAsia"/>
                            <w:kern w:val="0"/>
                            <w:sz w:val="18"/>
                            <w:szCs w:val="18"/>
                          </w:rPr>
                          <w:t>直径的铆钉铆成</w:t>
                        </w:r>
                        <w:r w:rsidRPr="00163EC7">
                          <w:rPr>
                            <w:kern w:val="0"/>
                            <w:sz w:val="18"/>
                            <w:szCs w:val="18"/>
                          </w:rPr>
                          <w:t>W</w:t>
                        </w:r>
                        <w:r w:rsidRPr="00163EC7">
                          <w:rPr>
                            <w:rFonts w:cs="宋体" w:hint="eastAsia"/>
                            <w:kern w:val="0"/>
                            <w:sz w:val="18"/>
                            <w:szCs w:val="18"/>
                          </w:rPr>
                          <w:t>＝</w:t>
                        </w:r>
                        <w:r w:rsidRPr="00163EC7">
                          <w:rPr>
                            <w:kern w:val="0"/>
                            <w:sz w:val="18"/>
                            <w:szCs w:val="18"/>
                          </w:rPr>
                          <w:t>8mm</w:t>
                        </w:r>
                        <w:r w:rsidRPr="00163EC7">
                          <w:rPr>
                            <w:rFonts w:cs="宋体" w:hint="eastAsia"/>
                            <w:kern w:val="0"/>
                            <w:sz w:val="18"/>
                            <w:szCs w:val="18"/>
                          </w:rPr>
                          <w:t>直径的半园头，半园头弦高度</w:t>
                        </w:r>
                        <w:r w:rsidRPr="00163EC7">
                          <w:rPr>
                            <w:kern w:val="0"/>
                            <w:sz w:val="18"/>
                            <w:szCs w:val="18"/>
                          </w:rPr>
                          <w:t>L</w:t>
                        </w:r>
                        <w:r w:rsidRPr="00163EC7">
                          <w:rPr>
                            <w:rFonts w:cs="宋体" w:hint="eastAsia"/>
                            <w:kern w:val="0"/>
                            <w:sz w:val="18"/>
                            <w:szCs w:val="18"/>
                          </w:rPr>
                          <w:t>为</w:t>
                        </w:r>
                        <w:r w:rsidRPr="00163EC7">
                          <w:rPr>
                            <w:kern w:val="0"/>
                            <w:sz w:val="18"/>
                            <w:szCs w:val="18"/>
                          </w:rPr>
                          <w:t>1mm</w:t>
                        </w:r>
                        <w:r w:rsidRPr="00163EC7">
                          <w:rPr>
                            <w:rFonts w:cs="宋体" w:hint="eastAsia"/>
                            <w:kern w:val="0"/>
                            <w:sz w:val="18"/>
                            <w:szCs w:val="18"/>
                          </w:rPr>
                          <w:t>，则铆头总长度为</w:t>
                        </w:r>
                        <w:r w:rsidRPr="00163EC7">
                          <w:rPr>
                            <w:kern w:val="0"/>
                            <w:sz w:val="18"/>
                            <w:szCs w:val="18"/>
                          </w:rPr>
                          <w:t>D=50+1</w:t>
                        </w:r>
                        <w:r w:rsidRPr="00163EC7">
                          <w:rPr>
                            <w:rFonts w:cs="宋体" w:hint="eastAsia"/>
                            <w:kern w:val="0"/>
                            <w:sz w:val="18"/>
                            <w:szCs w:val="18"/>
                          </w:rPr>
                          <w:t>÷</w:t>
                        </w:r>
                        <w:r w:rsidRPr="00163EC7">
                          <w:rPr>
                            <w:kern w:val="0"/>
                            <w:sz w:val="18"/>
                            <w:szCs w:val="18"/>
                          </w:rPr>
                          <w:t>2=50.5mm</w:t>
                        </w:r>
                        <w:r w:rsidRPr="00163EC7">
                          <w:rPr>
                            <w:rFonts w:cs="宋体" w:hint="eastAsia"/>
                            <w:kern w:val="0"/>
                            <w:sz w:val="18"/>
                            <w:szCs w:val="18"/>
                          </w:rPr>
                          <w:t>，</w:t>
                        </w:r>
                        <w:r w:rsidRPr="00163EC7">
                          <w:rPr>
                            <w:kern w:val="0"/>
                            <w:sz w:val="18"/>
                            <w:szCs w:val="18"/>
                          </w:rPr>
                          <w:t>A</w:t>
                        </w:r>
                        <w:r w:rsidRPr="00163EC7">
                          <w:rPr>
                            <w:rFonts w:cs="宋体" w:hint="eastAsia"/>
                            <w:kern w:val="0"/>
                            <w:sz w:val="18"/>
                            <w:szCs w:val="18"/>
                          </w:rPr>
                          <w:t>＝</w:t>
                        </w:r>
                        <w:r w:rsidRPr="00163EC7">
                          <w:rPr>
                            <w:kern w:val="0"/>
                            <w:sz w:val="18"/>
                            <w:szCs w:val="18"/>
                          </w:rPr>
                          <w:t>W</w:t>
                        </w:r>
                        <w:r w:rsidRPr="00163EC7">
                          <w:rPr>
                            <w:rFonts w:cs="宋体" w:hint="eastAsia"/>
                            <w:kern w:val="0"/>
                            <w:sz w:val="18"/>
                            <w:szCs w:val="18"/>
                          </w:rPr>
                          <w:t>＋</w:t>
                        </w:r>
                        <w:r w:rsidRPr="00163EC7">
                          <w:rPr>
                            <w:kern w:val="0"/>
                            <w:sz w:val="18"/>
                            <w:szCs w:val="18"/>
                          </w:rPr>
                          <w:t>2</w:t>
                        </w:r>
                        <w:r w:rsidRPr="00163EC7">
                          <w:rPr>
                            <w:rFonts w:cs="宋体" w:hint="eastAsia"/>
                            <w:kern w:val="0"/>
                            <w:sz w:val="18"/>
                            <w:szCs w:val="18"/>
                          </w:rPr>
                          <w:t>＝</w:t>
                        </w:r>
                        <w:r w:rsidRPr="00163EC7">
                          <w:rPr>
                            <w:kern w:val="0"/>
                            <w:sz w:val="18"/>
                            <w:szCs w:val="18"/>
                          </w:rPr>
                          <w:t>10mm(</w:t>
                        </w:r>
                        <w:r w:rsidRPr="00163EC7">
                          <w:rPr>
                            <w:rFonts w:cs="宋体" w:hint="eastAsia"/>
                            <w:kern w:val="0"/>
                            <w:sz w:val="18"/>
                            <w:szCs w:val="18"/>
                          </w:rPr>
                          <w:t>一般情况下</w:t>
                        </w:r>
                        <w:r w:rsidRPr="00163EC7">
                          <w:rPr>
                            <w:kern w:val="0"/>
                            <w:sz w:val="18"/>
                            <w:szCs w:val="18"/>
                          </w:rPr>
                          <w:t>A</w:t>
                        </w:r>
                        <w:r w:rsidRPr="00163EC7">
                          <w:rPr>
                            <w:rFonts w:cs="宋体" w:hint="eastAsia"/>
                            <w:kern w:val="0"/>
                            <w:sz w:val="18"/>
                            <w:szCs w:val="18"/>
                          </w:rPr>
                          <w:t>－</w:t>
                        </w:r>
                        <w:r w:rsidRPr="00163EC7">
                          <w:rPr>
                            <w:kern w:val="0"/>
                            <w:sz w:val="18"/>
                            <w:szCs w:val="18"/>
                          </w:rPr>
                          <w:t>W</w:t>
                        </w:r>
                        <w:r w:rsidRPr="00163EC7">
                          <w:rPr>
                            <w:rFonts w:cs="宋体" w:hint="eastAsia"/>
                            <w:kern w:val="0"/>
                            <w:sz w:val="18"/>
                            <w:szCs w:val="18"/>
                          </w:rPr>
                          <w:t>的值取</w:t>
                        </w:r>
                        <w:r w:rsidRPr="00163EC7">
                          <w:rPr>
                            <w:kern w:val="0"/>
                            <w:sz w:val="18"/>
                            <w:szCs w:val="18"/>
                          </w:rPr>
                          <w:t>1</w:t>
                        </w:r>
                        <w:r w:rsidRPr="00163EC7">
                          <w:rPr>
                            <w:rFonts w:cs="宋体" w:hint="eastAsia"/>
                            <w:kern w:val="0"/>
                            <w:sz w:val="18"/>
                            <w:szCs w:val="18"/>
                          </w:rPr>
                          <w:t>～</w:t>
                        </w:r>
                        <w:r w:rsidRPr="00163EC7">
                          <w:rPr>
                            <w:kern w:val="0"/>
                            <w:sz w:val="18"/>
                            <w:szCs w:val="18"/>
                          </w:rPr>
                          <w:t>3mm)</w:t>
                        </w:r>
                        <w:r w:rsidRPr="00163EC7">
                          <w:rPr>
                            <w:rFonts w:cs="宋体" w:hint="eastAsia"/>
                            <w:kern w:val="0"/>
                            <w:sz w:val="18"/>
                            <w:szCs w:val="18"/>
                          </w:rPr>
                          <w:t>。</w:t>
                        </w:r>
                        <w:r w:rsidRPr="00163EC7">
                          <w:rPr>
                            <w:rFonts w:cs="Times New Roman"/>
                            <w:kern w:val="0"/>
                            <w:sz w:val="18"/>
                            <w:szCs w:val="18"/>
                          </w:rPr>
                          <w:br/>
                        </w:r>
                        <w:r w:rsidRPr="00163EC7">
                          <w:rPr>
                            <w:rFonts w:cs="宋体" w:hint="eastAsia"/>
                            <w:kern w:val="0"/>
                            <w:sz w:val="18"/>
                            <w:szCs w:val="18"/>
                          </w:rPr>
                          <w:t xml:space="preserve">　　如图所示：</w:t>
                        </w:r>
                        <w:r w:rsidRPr="00163EC7">
                          <w:rPr>
                            <w:color w:val="FF9900"/>
                            <w:kern w:val="0"/>
                            <w:sz w:val="18"/>
                            <w:szCs w:val="18"/>
                          </w:rPr>
                          <w:t xml:space="preserve"> </w:t>
                        </w:r>
                      </w:p>
                      <w:p w:rsidR="00221C59" w:rsidRPr="00845FFC" w:rsidRDefault="00221C59" w:rsidP="00845FFC">
                        <w:pPr>
                          <w:widowControl/>
                          <w:spacing w:before="100" w:beforeAutospacing="1" w:after="100" w:afterAutospacing="1"/>
                          <w:jc w:val="center"/>
                          <w:rPr>
                            <w:rFonts w:ascii="宋体" w:cs="Times New Roman"/>
                            <w:kern w:val="0"/>
                            <w:sz w:val="24"/>
                            <w:szCs w:val="24"/>
                          </w:rPr>
                        </w:pPr>
                        <w:r w:rsidRPr="00163EC7">
                          <w:rPr>
                            <w:rFonts w:ascii="宋体" w:cs="Times New Roman"/>
                            <w:noProof/>
                            <w:kern w:val="0"/>
                            <w:sz w:val="24"/>
                            <w:szCs w:val="24"/>
                          </w:rPr>
                          <w:pict>
                            <v:shape id="图片 7" o:spid="_x0000_i1027" type="#_x0000_t75" alt="http://www.wh-rivet.com/images/xx92.h5.gif" style="width:355.5pt;height:183pt;visibility:visible">
                              <v:imagedata r:id="rId8" o:title=""/>
                            </v:shape>
                          </w:pict>
                        </w:r>
                      </w:p>
                      <w:tbl>
                        <w:tblPr>
                          <w:tblW w:w="7110" w:type="dxa"/>
                          <w:jc w:val="center"/>
                          <w:tblCellSpacing w:w="7" w:type="dxa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0A0"/>
                        </w:tblPr>
                        <w:tblGrid>
                          <w:gridCol w:w="1450"/>
                          <w:gridCol w:w="833"/>
                          <w:gridCol w:w="737"/>
                          <w:gridCol w:w="914"/>
                          <w:gridCol w:w="689"/>
                          <w:gridCol w:w="1111"/>
                          <w:gridCol w:w="777"/>
                          <w:gridCol w:w="599"/>
                        </w:tblGrid>
                        <w:tr w:rsidR="00221C59" w:rsidRPr="00163EC7">
                          <w:trPr>
                            <w:tblCellSpacing w:w="7" w:type="dxa"/>
                            <w:jc w:val="center"/>
                          </w:trPr>
                          <w:tc>
                            <w:tcPr>
                              <w:tcW w:w="1335" w:type="dxa"/>
                              <w:vMerge w:val="restar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</w:tcPr>
                            <w:p w:rsidR="00221C59" w:rsidRPr="00845FFC" w:rsidRDefault="00221C59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cs="Times New Roman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163EC7">
                                <w:rPr>
                                  <w:rFonts w:cs="宋体" w:hint="eastAsia"/>
                                  <w:kern w:val="0"/>
                                  <w:sz w:val="18"/>
                                  <w:szCs w:val="18"/>
                                </w:rPr>
                                <w:t>型号</w:t>
                              </w:r>
                              <w:r w:rsidRPr="00163EC7">
                                <w:rPr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3990" w:type="dxa"/>
                              <w:gridSpan w:val="5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</w:tcPr>
                            <w:p w:rsidR="00221C59" w:rsidRPr="00845FFC" w:rsidRDefault="00221C59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cs="Times New Roman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163EC7">
                                <w:rPr>
                                  <w:rFonts w:cs="宋体" w:hint="eastAsia"/>
                                  <w:kern w:val="0"/>
                                  <w:sz w:val="18"/>
                                  <w:szCs w:val="18"/>
                                </w:rPr>
                                <w:t>关键尺寸（单位：</w:t>
                              </w: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>mm</w:t>
                              </w:r>
                              <w:r w:rsidRPr="00163EC7">
                                <w:rPr>
                                  <w:rFonts w:cs="宋体" w:hint="eastAsia"/>
                                  <w:kern w:val="0"/>
                                  <w:sz w:val="18"/>
                                  <w:szCs w:val="18"/>
                                </w:rPr>
                                <w:t>）</w:t>
                              </w:r>
                              <w:r w:rsidRPr="00163EC7">
                                <w:rPr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70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</w:tcPr>
                            <w:p w:rsidR="00221C59" w:rsidRPr="00845FFC" w:rsidRDefault="00221C59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cs="Times New Roman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163EC7">
                                <w:rPr>
                                  <w:rFonts w:cs="宋体" w:hint="eastAsia"/>
                                  <w:kern w:val="0"/>
                                  <w:sz w:val="18"/>
                                  <w:szCs w:val="18"/>
                                </w:rPr>
                                <w:t>材料</w:t>
                              </w:r>
                              <w:r w:rsidRPr="00163EC7">
                                <w:rPr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54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</w:tcPr>
                            <w:p w:rsidR="00221C59" w:rsidRPr="00845FFC" w:rsidRDefault="00221C59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cs="Times New Roman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163EC7">
                                <w:rPr>
                                  <w:rFonts w:cs="宋体" w:hint="eastAsia"/>
                                  <w:kern w:val="0"/>
                                  <w:sz w:val="18"/>
                                  <w:szCs w:val="18"/>
                                </w:rPr>
                                <w:t>淬火硬度</w:t>
                              </w:r>
                              <w:r w:rsidRPr="00163EC7">
                                <w:rPr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221C59" w:rsidRPr="00163EC7">
                          <w:trPr>
                            <w:tblCellSpacing w:w="7" w:type="dxa"/>
                            <w:jc w:val="center"/>
                          </w:trPr>
                          <w:tc>
                            <w:tcPr>
                              <w:tcW w:w="0" w:type="auto"/>
                              <w:vMerge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</w:tcPr>
                            <w:p w:rsidR="00221C59" w:rsidRPr="00845FFC" w:rsidRDefault="00221C59" w:rsidP="00845FFC">
                              <w:pPr>
                                <w:widowControl/>
                                <w:jc w:val="left"/>
                                <w:rPr>
                                  <w:rFonts w:ascii="宋体" w:cs="Times New Roman"/>
                                  <w:kern w:val="0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76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</w:tcPr>
                            <w:p w:rsidR="00221C59" w:rsidRPr="00845FFC" w:rsidRDefault="00221C59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cs="Times New Roman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>D</w:t>
                              </w:r>
                              <w:r w:rsidRPr="00163EC7">
                                <w:rPr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67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</w:tcPr>
                            <w:p w:rsidR="00221C59" w:rsidRPr="00845FFC" w:rsidRDefault="00221C59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cs="Times New Roman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>F</w:t>
                              </w:r>
                              <w:r w:rsidRPr="00163EC7">
                                <w:rPr>
                                  <w:rFonts w:cs="宋体" w:hint="eastAsia"/>
                                  <w:kern w:val="0"/>
                                  <w:sz w:val="18"/>
                                  <w:szCs w:val="18"/>
                                </w:rPr>
                                <w:t>－</w:t>
                              </w: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>D</w:t>
                              </w:r>
                              <w:r w:rsidRPr="00163EC7">
                                <w:rPr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84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</w:tcPr>
                            <w:p w:rsidR="00221C59" w:rsidRPr="00845FFC" w:rsidRDefault="00221C59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cs="Times New Roman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>G</w:t>
                              </w:r>
                              <w:r w:rsidRPr="00163EC7">
                                <w:rPr>
                                  <w:rFonts w:cs="宋体" w:hint="eastAsia"/>
                                  <w:kern w:val="0"/>
                                  <w:sz w:val="18"/>
                                  <w:szCs w:val="18"/>
                                </w:rPr>
                                <w:t>×</w:t>
                              </w: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>H</w:t>
                              </w:r>
                              <w:r w:rsidRPr="00163EC7">
                                <w:rPr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61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</w:tcPr>
                            <w:p w:rsidR="00221C59" w:rsidRPr="00845FFC" w:rsidRDefault="00221C59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cs="Times New Roman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 xml:space="preserve">C </w:t>
                              </w:r>
                            </w:p>
                          </w:tc>
                          <w:tc>
                            <w:tcPr>
                              <w:tcW w:w="61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</w:tcPr>
                            <w:p w:rsidR="00221C59" w:rsidRPr="00845FFC" w:rsidRDefault="00221C59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cs="Times New Roman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>B</w:t>
                              </w:r>
                              <w:r w:rsidRPr="00163EC7">
                                <w:rPr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70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</w:tcPr>
                            <w:p w:rsidR="00221C59" w:rsidRPr="00845FFC" w:rsidRDefault="00221C59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cs="Times New Roman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163EC7">
                                <w:rPr>
                                  <w:rFonts w:cs="宋体" w:hint="eastAsia"/>
                                  <w:kern w:val="0"/>
                                  <w:sz w:val="18"/>
                                  <w:szCs w:val="18"/>
                                </w:rPr>
                                <w:t>模具钢</w:t>
                              </w:r>
                              <w:r w:rsidRPr="00163EC7">
                                <w:rPr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54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</w:tcPr>
                            <w:p w:rsidR="00221C59" w:rsidRPr="00845FFC" w:rsidRDefault="00221C59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cs="Times New Roman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>HRC</w:t>
                              </w:r>
                              <w:r w:rsidRPr="00163EC7">
                                <w:rPr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221C59" w:rsidRPr="00163EC7">
                          <w:trPr>
                            <w:tblCellSpacing w:w="7" w:type="dxa"/>
                            <w:jc w:val="center"/>
                          </w:trPr>
                          <w:tc>
                            <w:tcPr>
                              <w:tcW w:w="133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</w:tcPr>
                            <w:p w:rsidR="00221C59" w:rsidRPr="00845FFC" w:rsidRDefault="00221C59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cs="Times New Roman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>3mm</w:t>
                              </w:r>
                              <w:r w:rsidRPr="00163EC7">
                                <w:rPr>
                                  <w:rFonts w:cs="宋体" w:hint="eastAsia"/>
                                  <w:kern w:val="0"/>
                                  <w:sz w:val="18"/>
                                  <w:szCs w:val="18"/>
                                </w:rPr>
                                <w:t>系列机型</w:t>
                              </w:r>
                              <w:r w:rsidRPr="00163EC7">
                                <w:rPr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76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</w:tcPr>
                            <w:p w:rsidR="00221C59" w:rsidRPr="00845FFC" w:rsidRDefault="00221C59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cs="Times New Roman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>50</w:t>
                              </w:r>
                              <w:r w:rsidRPr="00163EC7">
                                <w:rPr>
                                  <w:rFonts w:cs="宋体" w:hint="eastAsia"/>
                                  <w:kern w:val="0"/>
                                  <w:sz w:val="18"/>
                                  <w:szCs w:val="18"/>
                                </w:rPr>
                                <w:t>＋</w:t>
                              </w: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>L/2</w:t>
                              </w:r>
                              <w:r w:rsidRPr="00163EC7">
                                <w:rPr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67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</w:tcPr>
                            <w:p w:rsidR="00221C59" w:rsidRPr="00845FFC" w:rsidRDefault="00221C59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cs="Times New Roman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>30</w:t>
                              </w:r>
                              <w:r w:rsidRPr="00163EC7">
                                <w:rPr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84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</w:tcPr>
                            <w:p w:rsidR="00221C59" w:rsidRPr="00845FFC" w:rsidRDefault="00221C59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cs="Times New Roman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>2.2</w:t>
                              </w:r>
                              <w:r w:rsidRPr="00163EC7">
                                <w:rPr>
                                  <w:rFonts w:cs="宋体" w:hint="eastAsia"/>
                                  <w:kern w:val="0"/>
                                  <w:sz w:val="18"/>
                                  <w:szCs w:val="18"/>
                                </w:rPr>
                                <w:t>×</w:t>
                              </w: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>1.7</w:t>
                              </w:r>
                              <w:r w:rsidRPr="00163EC7">
                                <w:rPr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63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</w:tcPr>
                            <w:p w:rsidR="00221C59" w:rsidRPr="00845FFC" w:rsidRDefault="00221C59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cs="Times New Roman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163EC7">
                                <w:rPr>
                                  <w:rFonts w:cs="宋体" w:hint="eastAsia"/>
                                  <w:kern w:val="0"/>
                                  <w:sz w:val="18"/>
                                  <w:szCs w:val="18"/>
                                </w:rPr>
                                <w:t>φ</w:t>
                              </w: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>12</w:t>
                              </w:r>
                              <w:r w:rsidRPr="00163EC7">
                                <w:rPr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63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</w:tcPr>
                            <w:p w:rsidR="00221C59" w:rsidRPr="00845FFC" w:rsidRDefault="00221C59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cs="Times New Roman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163EC7">
                                <w:rPr>
                                  <w:rFonts w:cs="宋体" w:hint="eastAsia"/>
                                  <w:kern w:val="0"/>
                                  <w:sz w:val="18"/>
                                  <w:szCs w:val="18"/>
                                </w:rPr>
                                <w:t>φ</w:t>
                              </w: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>20</w:t>
                              </w:r>
                              <w:r w:rsidRPr="00163EC7">
                                <w:rPr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70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</w:tcPr>
                            <w:p w:rsidR="00221C59" w:rsidRPr="00845FFC" w:rsidRDefault="00221C59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cs="Times New Roman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>Crl2Mov</w:t>
                              </w:r>
                              <w:r w:rsidRPr="00163EC7">
                                <w:rPr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54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</w:tcPr>
                            <w:p w:rsidR="00221C59" w:rsidRPr="00845FFC" w:rsidRDefault="00221C59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cs="Times New Roman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>58-62</w:t>
                              </w:r>
                              <w:r w:rsidRPr="00163EC7">
                                <w:rPr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221C59" w:rsidRPr="00163EC7">
                          <w:trPr>
                            <w:tblCellSpacing w:w="7" w:type="dxa"/>
                            <w:jc w:val="center"/>
                          </w:trPr>
                          <w:tc>
                            <w:tcPr>
                              <w:tcW w:w="133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</w:tcPr>
                            <w:p w:rsidR="00221C59" w:rsidRPr="00845FFC" w:rsidRDefault="00221C59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cs="Times New Roman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>6mm</w:t>
                              </w:r>
                              <w:r w:rsidRPr="00163EC7">
                                <w:rPr>
                                  <w:rFonts w:cs="宋体" w:hint="eastAsia"/>
                                  <w:kern w:val="0"/>
                                  <w:sz w:val="18"/>
                                  <w:szCs w:val="18"/>
                                </w:rPr>
                                <w:t>系列机型</w:t>
                              </w:r>
                              <w:r w:rsidRPr="00163EC7">
                                <w:rPr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76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</w:tcPr>
                            <w:p w:rsidR="00221C59" w:rsidRPr="00845FFC" w:rsidRDefault="00221C59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cs="Times New Roman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>50</w:t>
                              </w:r>
                              <w:r w:rsidRPr="00163EC7">
                                <w:rPr>
                                  <w:rFonts w:cs="宋体" w:hint="eastAsia"/>
                                  <w:kern w:val="0"/>
                                  <w:sz w:val="18"/>
                                  <w:szCs w:val="18"/>
                                </w:rPr>
                                <w:t>＋</w:t>
                              </w: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>L/2</w:t>
                              </w:r>
                              <w:r w:rsidRPr="00163EC7">
                                <w:rPr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67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</w:tcPr>
                            <w:p w:rsidR="00221C59" w:rsidRPr="00845FFC" w:rsidRDefault="00221C59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cs="Times New Roman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>30</w:t>
                              </w:r>
                              <w:r w:rsidRPr="00163EC7">
                                <w:rPr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84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</w:tcPr>
                            <w:p w:rsidR="00221C59" w:rsidRPr="00845FFC" w:rsidRDefault="00221C59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cs="Times New Roman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>2.2</w:t>
                              </w:r>
                              <w:r w:rsidRPr="00163EC7">
                                <w:rPr>
                                  <w:rFonts w:cs="宋体" w:hint="eastAsia"/>
                                  <w:kern w:val="0"/>
                                  <w:sz w:val="18"/>
                                  <w:szCs w:val="18"/>
                                </w:rPr>
                                <w:t>×</w:t>
                              </w: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>1.7</w:t>
                              </w:r>
                              <w:r w:rsidRPr="00163EC7">
                                <w:rPr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63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</w:tcPr>
                            <w:p w:rsidR="00221C59" w:rsidRPr="00845FFC" w:rsidRDefault="00221C59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cs="Times New Roman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163EC7">
                                <w:rPr>
                                  <w:rFonts w:cs="宋体" w:hint="eastAsia"/>
                                  <w:kern w:val="0"/>
                                  <w:sz w:val="18"/>
                                  <w:szCs w:val="18"/>
                                </w:rPr>
                                <w:t>φ</w:t>
                              </w: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>12</w:t>
                              </w:r>
                              <w:r w:rsidRPr="00163EC7">
                                <w:rPr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63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</w:tcPr>
                            <w:p w:rsidR="00221C59" w:rsidRPr="00845FFC" w:rsidRDefault="00221C59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cs="Times New Roman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163EC7">
                                <w:rPr>
                                  <w:rFonts w:cs="宋体" w:hint="eastAsia"/>
                                  <w:kern w:val="0"/>
                                  <w:sz w:val="18"/>
                                  <w:szCs w:val="18"/>
                                </w:rPr>
                                <w:t>φ</w:t>
                              </w: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>20</w:t>
                              </w:r>
                              <w:r w:rsidRPr="00163EC7">
                                <w:rPr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70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</w:tcPr>
                            <w:p w:rsidR="00221C59" w:rsidRPr="00845FFC" w:rsidRDefault="00221C59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cs="Times New Roman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>Crl2Mov</w:t>
                              </w:r>
                              <w:r w:rsidRPr="00163EC7">
                                <w:rPr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54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</w:tcPr>
                            <w:p w:rsidR="00221C59" w:rsidRPr="00845FFC" w:rsidRDefault="00221C59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cs="Times New Roman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>58-62</w:t>
                              </w:r>
                              <w:r w:rsidRPr="00163EC7">
                                <w:rPr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221C59" w:rsidRPr="00163EC7">
                          <w:trPr>
                            <w:tblCellSpacing w:w="7" w:type="dxa"/>
                            <w:jc w:val="center"/>
                          </w:trPr>
                          <w:tc>
                            <w:tcPr>
                              <w:tcW w:w="133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</w:tcPr>
                            <w:p w:rsidR="00221C59" w:rsidRPr="00845FFC" w:rsidRDefault="00221C59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cs="Times New Roman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>9mm</w:t>
                              </w:r>
                              <w:r w:rsidRPr="00163EC7">
                                <w:rPr>
                                  <w:rFonts w:cs="宋体" w:hint="eastAsia"/>
                                  <w:kern w:val="0"/>
                                  <w:sz w:val="18"/>
                                  <w:szCs w:val="18"/>
                                </w:rPr>
                                <w:t>系列机型</w:t>
                              </w:r>
                              <w:r w:rsidRPr="00163EC7">
                                <w:rPr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76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</w:tcPr>
                            <w:p w:rsidR="00221C59" w:rsidRPr="00845FFC" w:rsidRDefault="00221C59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cs="Times New Roman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>50</w:t>
                              </w:r>
                              <w:r w:rsidRPr="00163EC7">
                                <w:rPr>
                                  <w:rFonts w:cs="宋体" w:hint="eastAsia"/>
                                  <w:kern w:val="0"/>
                                  <w:sz w:val="18"/>
                                  <w:szCs w:val="18"/>
                                </w:rPr>
                                <w:t>＋</w:t>
                              </w: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>L/2</w:t>
                              </w:r>
                              <w:r w:rsidRPr="00163EC7">
                                <w:rPr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67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</w:tcPr>
                            <w:p w:rsidR="00221C59" w:rsidRPr="00845FFC" w:rsidRDefault="00221C59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cs="Times New Roman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>30</w:t>
                              </w:r>
                              <w:r w:rsidRPr="00163EC7">
                                <w:rPr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84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</w:tcPr>
                            <w:p w:rsidR="00221C59" w:rsidRPr="00845FFC" w:rsidRDefault="00221C59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cs="Times New Roman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>2.2</w:t>
                              </w:r>
                              <w:r w:rsidRPr="00163EC7">
                                <w:rPr>
                                  <w:rFonts w:cs="宋体" w:hint="eastAsia"/>
                                  <w:kern w:val="0"/>
                                  <w:sz w:val="18"/>
                                  <w:szCs w:val="18"/>
                                </w:rPr>
                                <w:t>×</w:t>
                              </w: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>1.7</w:t>
                              </w:r>
                              <w:r w:rsidRPr="00163EC7">
                                <w:rPr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63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</w:tcPr>
                            <w:p w:rsidR="00221C59" w:rsidRPr="00845FFC" w:rsidRDefault="00221C59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cs="Times New Roman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163EC7">
                                <w:rPr>
                                  <w:rFonts w:cs="宋体" w:hint="eastAsia"/>
                                  <w:kern w:val="0"/>
                                  <w:sz w:val="18"/>
                                  <w:szCs w:val="18"/>
                                </w:rPr>
                                <w:t>φ</w:t>
                              </w: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>12</w:t>
                              </w:r>
                              <w:r w:rsidRPr="00163EC7">
                                <w:rPr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63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</w:tcPr>
                            <w:p w:rsidR="00221C59" w:rsidRPr="00845FFC" w:rsidRDefault="00221C59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cs="Times New Roman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163EC7">
                                <w:rPr>
                                  <w:rFonts w:cs="宋体" w:hint="eastAsia"/>
                                  <w:kern w:val="0"/>
                                  <w:sz w:val="18"/>
                                  <w:szCs w:val="18"/>
                                </w:rPr>
                                <w:t>φ</w:t>
                              </w: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>21</w:t>
                              </w:r>
                              <w:r w:rsidRPr="00163EC7">
                                <w:rPr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70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</w:tcPr>
                            <w:p w:rsidR="00221C59" w:rsidRPr="00845FFC" w:rsidRDefault="00221C59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cs="Times New Roman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>Crl2Mov</w:t>
                              </w:r>
                              <w:r w:rsidRPr="00163EC7">
                                <w:rPr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54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</w:tcPr>
                            <w:p w:rsidR="00221C59" w:rsidRPr="00845FFC" w:rsidRDefault="00221C59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cs="Times New Roman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>58-62</w:t>
                              </w:r>
                              <w:r w:rsidRPr="00163EC7">
                                <w:rPr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221C59" w:rsidRPr="00163EC7">
                          <w:trPr>
                            <w:tblCellSpacing w:w="7" w:type="dxa"/>
                            <w:jc w:val="center"/>
                          </w:trPr>
                          <w:tc>
                            <w:tcPr>
                              <w:tcW w:w="133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</w:tcPr>
                            <w:p w:rsidR="00221C59" w:rsidRPr="00845FFC" w:rsidRDefault="00221C59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cs="Times New Roman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>12mm</w:t>
                              </w:r>
                              <w:r w:rsidRPr="00163EC7">
                                <w:rPr>
                                  <w:rFonts w:cs="宋体" w:hint="eastAsia"/>
                                  <w:kern w:val="0"/>
                                  <w:sz w:val="18"/>
                                  <w:szCs w:val="18"/>
                                </w:rPr>
                                <w:t>系列机型</w:t>
                              </w:r>
                              <w:r w:rsidRPr="00163EC7">
                                <w:rPr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76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</w:tcPr>
                            <w:p w:rsidR="00221C59" w:rsidRPr="00845FFC" w:rsidRDefault="00221C59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cs="Times New Roman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>50</w:t>
                              </w:r>
                              <w:r w:rsidRPr="00163EC7">
                                <w:rPr>
                                  <w:rFonts w:cs="宋体" w:hint="eastAsia"/>
                                  <w:kern w:val="0"/>
                                  <w:sz w:val="18"/>
                                  <w:szCs w:val="18"/>
                                </w:rPr>
                                <w:t>＋</w:t>
                              </w: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>L/2</w:t>
                              </w:r>
                              <w:r w:rsidRPr="00163EC7">
                                <w:rPr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67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</w:tcPr>
                            <w:p w:rsidR="00221C59" w:rsidRPr="00845FFC" w:rsidRDefault="00221C59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cs="Times New Roman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>3</w:t>
                              </w:r>
                              <w:r w:rsidRPr="00163EC7">
                                <w:rPr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0 </w:t>
                              </w:r>
                            </w:p>
                          </w:tc>
                          <w:tc>
                            <w:tcPr>
                              <w:tcW w:w="84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</w:tcPr>
                            <w:p w:rsidR="00221C59" w:rsidRPr="00845FFC" w:rsidRDefault="00221C59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cs="Times New Roman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>2.2</w:t>
                              </w:r>
                              <w:r w:rsidRPr="00163EC7">
                                <w:rPr>
                                  <w:rFonts w:cs="宋体" w:hint="eastAsia"/>
                                  <w:kern w:val="0"/>
                                  <w:sz w:val="18"/>
                                  <w:szCs w:val="18"/>
                                </w:rPr>
                                <w:t>×</w:t>
                              </w: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>1.7</w:t>
                              </w:r>
                              <w:r w:rsidRPr="00163EC7">
                                <w:rPr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63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</w:tcPr>
                            <w:p w:rsidR="00221C59" w:rsidRPr="00845FFC" w:rsidRDefault="00221C59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cs="Times New Roman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163EC7">
                                <w:rPr>
                                  <w:rFonts w:cs="宋体" w:hint="eastAsia"/>
                                  <w:kern w:val="0"/>
                                  <w:sz w:val="18"/>
                                  <w:szCs w:val="18"/>
                                </w:rPr>
                                <w:t>φ</w:t>
                              </w:r>
                              <w:r w:rsidRPr="00163EC7">
                                <w:rPr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12 </w:t>
                              </w:r>
                            </w:p>
                          </w:tc>
                          <w:tc>
                            <w:tcPr>
                              <w:tcW w:w="63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</w:tcPr>
                            <w:p w:rsidR="00221C59" w:rsidRPr="00845FFC" w:rsidRDefault="00221C59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cs="Times New Roman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163EC7">
                                <w:rPr>
                                  <w:rFonts w:cs="宋体" w:hint="eastAsia"/>
                                  <w:kern w:val="0"/>
                                  <w:sz w:val="18"/>
                                  <w:szCs w:val="18"/>
                                </w:rPr>
                                <w:t>φ</w:t>
                              </w: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>21</w:t>
                              </w:r>
                              <w:r w:rsidRPr="00163EC7">
                                <w:rPr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70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</w:tcPr>
                            <w:p w:rsidR="00221C59" w:rsidRPr="00845FFC" w:rsidRDefault="00221C59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cs="Times New Roman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>Crl2Mov</w:t>
                              </w:r>
                              <w:r w:rsidRPr="00163EC7">
                                <w:rPr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54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</w:tcPr>
                            <w:p w:rsidR="00221C59" w:rsidRPr="00845FFC" w:rsidRDefault="00221C59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cs="Times New Roman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>58-62</w:t>
                              </w:r>
                              <w:r w:rsidRPr="00163EC7">
                                <w:rPr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221C59" w:rsidRPr="00163EC7">
                          <w:trPr>
                            <w:tblCellSpacing w:w="7" w:type="dxa"/>
                            <w:jc w:val="center"/>
                          </w:trPr>
                          <w:tc>
                            <w:tcPr>
                              <w:tcW w:w="133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</w:tcPr>
                            <w:p w:rsidR="00221C59" w:rsidRPr="00845FFC" w:rsidRDefault="00221C59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cs="Times New Roman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>16mm</w:t>
                              </w:r>
                              <w:r w:rsidRPr="00163EC7">
                                <w:rPr>
                                  <w:rFonts w:cs="宋体" w:hint="eastAsia"/>
                                  <w:kern w:val="0"/>
                                  <w:sz w:val="18"/>
                                  <w:szCs w:val="18"/>
                                </w:rPr>
                                <w:t>系列机型</w:t>
                              </w:r>
                              <w:r w:rsidRPr="00163EC7">
                                <w:rPr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76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</w:tcPr>
                            <w:p w:rsidR="00221C59" w:rsidRPr="00845FFC" w:rsidRDefault="00221C59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cs="Times New Roman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>62</w:t>
                              </w:r>
                              <w:r w:rsidRPr="00163EC7">
                                <w:rPr>
                                  <w:rFonts w:cs="宋体" w:hint="eastAsia"/>
                                  <w:kern w:val="0"/>
                                  <w:sz w:val="18"/>
                                  <w:szCs w:val="18"/>
                                </w:rPr>
                                <w:t>＋</w:t>
                              </w: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>L/2</w:t>
                              </w:r>
                              <w:r w:rsidRPr="00163EC7">
                                <w:rPr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67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</w:tcPr>
                            <w:p w:rsidR="00221C59" w:rsidRPr="00845FFC" w:rsidRDefault="00221C59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cs="Times New Roman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>35</w:t>
                              </w:r>
                              <w:r w:rsidRPr="00163EC7">
                                <w:rPr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84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</w:tcPr>
                            <w:p w:rsidR="00221C59" w:rsidRPr="00845FFC" w:rsidRDefault="00221C59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cs="Times New Roman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>2.8</w:t>
                              </w:r>
                              <w:r w:rsidRPr="00163EC7">
                                <w:rPr>
                                  <w:rFonts w:cs="宋体" w:hint="eastAsia"/>
                                  <w:kern w:val="0"/>
                                  <w:sz w:val="18"/>
                                  <w:szCs w:val="18"/>
                                </w:rPr>
                                <w:t>×</w:t>
                              </w: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>2.2</w:t>
                              </w:r>
                              <w:r w:rsidRPr="00163EC7">
                                <w:rPr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63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</w:tcPr>
                            <w:p w:rsidR="00221C59" w:rsidRPr="00845FFC" w:rsidRDefault="00221C59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cs="Times New Roman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163EC7">
                                <w:rPr>
                                  <w:rFonts w:cs="宋体" w:hint="eastAsia"/>
                                  <w:kern w:val="0"/>
                                  <w:sz w:val="18"/>
                                  <w:szCs w:val="18"/>
                                </w:rPr>
                                <w:t>φ</w:t>
                              </w: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>20</w:t>
                              </w:r>
                              <w:r w:rsidRPr="00163EC7">
                                <w:rPr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63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</w:tcPr>
                            <w:p w:rsidR="00221C59" w:rsidRPr="00845FFC" w:rsidRDefault="00221C59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cs="Times New Roman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163EC7">
                                <w:rPr>
                                  <w:rFonts w:cs="宋体" w:hint="eastAsia"/>
                                  <w:kern w:val="0"/>
                                  <w:sz w:val="18"/>
                                  <w:szCs w:val="18"/>
                                </w:rPr>
                                <w:t>φ</w:t>
                              </w: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>28</w:t>
                              </w:r>
                              <w:r w:rsidRPr="00163EC7">
                                <w:rPr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70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</w:tcPr>
                            <w:p w:rsidR="00221C59" w:rsidRPr="00845FFC" w:rsidRDefault="00221C59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cs="Times New Roman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>Crl2Mov</w:t>
                              </w:r>
                              <w:r w:rsidRPr="00163EC7">
                                <w:rPr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54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</w:tcPr>
                            <w:p w:rsidR="00221C59" w:rsidRPr="00845FFC" w:rsidRDefault="00221C59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cs="Times New Roman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>58-62</w:t>
                              </w:r>
                              <w:r w:rsidRPr="00163EC7">
                                <w:rPr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221C59" w:rsidRPr="00163EC7">
                          <w:trPr>
                            <w:tblCellSpacing w:w="7" w:type="dxa"/>
                            <w:jc w:val="center"/>
                          </w:trPr>
                          <w:tc>
                            <w:tcPr>
                              <w:tcW w:w="133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</w:tcPr>
                            <w:p w:rsidR="00221C59" w:rsidRPr="00845FFC" w:rsidRDefault="00221C59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cs="Times New Roman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>20mm</w:t>
                              </w:r>
                              <w:r w:rsidRPr="00163EC7">
                                <w:rPr>
                                  <w:rFonts w:cs="宋体" w:hint="eastAsia"/>
                                  <w:kern w:val="0"/>
                                  <w:sz w:val="18"/>
                                  <w:szCs w:val="18"/>
                                </w:rPr>
                                <w:t>系列机型</w:t>
                              </w:r>
                              <w:r w:rsidRPr="00163EC7">
                                <w:rPr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76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</w:tcPr>
                            <w:p w:rsidR="00221C59" w:rsidRPr="00845FFC" w:rsidRDefault="00221C59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cs="Times New Roman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>62</w:t>
                              </w:r>
                              <w:r w:rsidRPr="00163EC7">
                                <w:rPr>
                                  <w:rFonts w:cs="宋体" w:hint="eastAsia"/>
                                  <w:kern w:val="0"/>
                                  <w:sz w:val="18"/>
                                  <w:szCs w:val="18"/>
                                </w:rPr>
                                <w:t>＋</w:t>
                              </w: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>L/2</w:t>
                              </w:r>
                              <w:r w:rsidRPr="00163EC7">
                                <w:rPr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67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</w:tcPr>
                            <w:p w:rsidR="00221C59" w:rsidRPr="00845FFC" w:rsidRDefault="00221C59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cs="Times New Roman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>35</w:t>
                              </w:r>
                              <w:r w:rsidRPr="00163EC7">
                                <w:rPr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84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</w:tcPr>
                            <w:p w:rsidR="00221C59" w:rsidRPr="00845FFC" w:rsidRDefault="00221C59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cs="Times New Roman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>2.8</w:t>
                              </w:r>
                              <w:r w:rsidRPr="00163EC7">
                                <w:rPr>
                                  <w:rFonts w:cs="宋体" w:hint="eastAsia"/>
                                  <w:kern w:val="0"/>
                                  <w:sz w:val="18"/>
                                  <w:szCs w:val="18"/>
                                </w:rPr>
                                <w:t>×</w:t>
                              </w: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>2.2</w:t>
                              </w:r>
                              <w:r w:rsidRPr="00163EC7">
                                <w:rPr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63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</w:tcPr>
                            <w:p w:rsidR="00221C59" w:rsidRPr="00845FFC" w:rsidRDefault="00221C59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cs="Times New Roman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163EC7">
                                <w:rPr>
                                  <w:rFonts w:cs="宋体" w:hint="eastAsia"/>
                                  <w:kern w:val="0"/>
                                  <w:sz w:val="18"/>
                                  <w:szCs w:val="18"/>
                                </w:rPr>
                                <w:t>φ</w:t>
                              </w: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>20</w:t>
                              </w:r>
                              <w:r w:rsidRPr="00163EC7">
                                <w:rPr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63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</w:tcPr>
                            <w:p w:rsidR="00221C59" w:rsidRPr="00845FFC" w:rsidRDefault="00221C59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cs="Times New Roman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163EC7">
                                <w:rPr>
                                  <w:rFonts w:cs="宋体" w:hint="eastAsia"/>
                                  <w:kern w:val="0"/>
                                  <w:sz w:val="18"/>
                                  <w:szCs w:val="18"/>
                                </w:rPr>
                                <w:t>φ</w:t>
                              </w: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>30</w:t>
                              </w:r>
                              <w:r w:rsidRPr="00163EC7">
                                <w:rPr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70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</w:tcPr>
                            <w:p w:rsidR="00221C59" w:rsidRPr="00845FFC" w:rsidRDefault="00221C59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cs="Times New Roman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>Crl2Mov</w:t>
                              </w:r>
                              <w:r w:rsidRPr="00163EC7">
                                <w:rPr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54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</w:tcPr>
                            <w:p w:rsidR="00221C59" w:rsidRPr="00845FFC" w:rsidRDefault="00221C59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cs="Times New Roman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>58-62</w:t>
                              </w:r>
                              <w:r w:rsidRPr="00163EC7">
                                <w:rPr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221C59" w:rsidRPr="00163EC7">
                          <w:trPr>
                            <w:tblCellSpacing w:w="7" w:type="dxa"/>
                            <w:jc w:val="center"/>
                          </w:trPr>
                          <w:tc>
                            <w:tcPr>
                              <w:tcW w:w="133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</w:tcPr>
                            <w:p w:rsidR="00221C59" w:rsidRPr="00845FFC" w:rsidRDefault="00221C59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cs="Times New Roman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>30mm</w:t>
                              </w:r>
                              <w:r w:rsidRPr="00163EC7">
                                <w:rPr>
                                  <w:rFonts w:cs="宋体" w:hint="eastAsia"/>
                                  <w:kern w:val="0"/>
                                  <w:sz w:val="18"/>
                                  <w:szCs w:val="18"/>
                                </w:rPr>
                                <w:t>系列机型</w:t>
                              </w:r>
                              <w:r w:rsidRPr="00163EC7">
                                <w:rPr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76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</w:tcPr>
                            <w:p w:rsidR="00221C59" w:rsidRPr="00845FFC" w:rsidRDefault="00221C59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cs="Times New Roman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>62</w:t>
                              </w:r>
                              <w:r w:rsidRPr="00163EC7">
                                <w:rPr>
                                  <w:rFonts w:cs="宋体" w:hint="eastAsia"/>
                                  <w:kern w:val="0"/>
                                  <w:sz w:val="18"/>
                                  <w:szCs w:val="18"/>
                                </w:rPr>
                                <w:t>＋</w:t>
                              </w: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>L/2</w:t>
                              </w:r>
                              <w:r w:rsidRPr="00163EC7">
                                <w:rPr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67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</w:tcPr>
                            <w:p w:rsidR="00221C59" w:rsidRPr="00845FFC" w:rsidRDefault="00221C59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cs="Times New Roman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>35</w:t>
                              </w:r>
                              <w:r w:rsidRPr="00163EC7">
                                <w:rPr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84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</w:tcPr>
                            <w:p w:rsidR="00221C59" w:rsidRPr="00845FFC" w:rsidRDefault="00221C59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cs="Times New Roman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>4.0</w:t>
                              </w:r>
                              <w:r w:rsidRPr="00163EC7">
                                <w:rPr>
                                  <w:rFonts w:cs="宋体" w:hint="eastAsia"/>
                                  <w:kern w:val="0"/>
                                  <w:sz w:val="18"/>
                                  <w:szCs w:val="18"/>
                                </w:rPr>
                                <w:t>×</w:t>
                              </w: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>2.8</w:t>
                              </w:r>
                              <w:r w:rsidRPr="00163EC7">
                                <w:rPr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63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</w:tcPr>
                            <w:p w:rsidR="00221C59" w:rsidRPr="00845FFC" w:rsidRDefault="00221C59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cs="Times New Roman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163EC7">
                                <w:rPr>
                                  <w:rFonts w:cs="宋体" w:hint="eastAsia"/>
                                  <w:kern w:val="0"/>
                                  <w:sz w:val="18"/>
                                  <w:szCs w:val="18"/>
                                </w:rPr>
                                <w:t>φ</w:t>
                              </w: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>25</w:t>
                              </w:r>
                              <w:r w:rsidRPr="00163EC7">
                                <w:rPr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63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</w:tcPr>
                            <w:p w:rsidR="00221C59" w:rsidRPr="00845FFC" w:rsidRDefault="00221C59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cs="Times New Roman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163EC7">
                                <w:rPr>
                                  <w:rFonts w:cs="宋体" w:hint="eastAsia"/>
                                  <w:kern w:val="0"/>
                                  <w:sz w:val="18"/>
                                  <w:szCs w:val="18"/>
                                </w:rPr>
                                <w:t>φ</w:t>
                              </w: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>35</w:t>
                              </w:r>
                              <w:r w:rsidRPr="00163EC7">
                                <w:rPr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70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</w:tcPr>
                            <w:p w:rsidR="00221C59" w:rsidRPr="00845FFC" w:rsidRDefault="00221C59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cs="Times New Roman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>Crl2Mov</w:t>
                              </w:r>
                              <w:r w:rsidRPr="00163EC7">
                                <w:rPr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54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</w:tcPr>
                            <w:p w:rsidR="00221C59" w:rsidRPr="00845FFC" w:rsidRDefault="00221C59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cs="Times New Roman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163EC7">
                                <w:rPr>
                                  <w:kern w:val="0"/>
                                  <w:sz w:val="18"/>
                                  <w:szCs w:val="18"/>
                                </w:rPr>
                                <w:t>58-62</w:t>
                              </w:r>
                              <w:r w:rsidRPr="00163EC7">
                                <w:rPr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</w:tr>
                      </w:tbl>
                      <w:p w:rsidR="00221C59" w:rsidRPr="00845FFC" w:rsidRDefault="00221C59" w:rsidP="00845FFC">
                        <w:pPr>
                          <w:widowControl/>
                          <w:jc w:val="center"/>
                          <w:rPr>
                            <w:rFonts w:ascii="Verdana" w:hAnsi="Verdana" w:cs="Verdana"/>
                            <w:kern w:val="0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221C59" w:rsidRPr="00163EC7">
                    <w:trPr>
                      <w:trHeight w:val="375"/>
                      <w:tblCellSpacing w:w="0" w:type="dxa"/>
                    </w:trPr>
                    <w:tc>
                      <w:tcPr>
                        <w:tcW w:w="5670" w:type="dxa"/>
                      </w:tcPr>
                      <w:p w:rsidR="00221C59" w:rsidRPr="00845FFC" w:rsidRDefault="00221C59" w:rsidP="00845FFC">
                        <w:pPr>
                          <w:widowControl/>
                          <w:jc w:val="left"/>
                          <w:rPr>
                            <w:rFonts w:ascii="Verdana" w:hAnsi="Verdana" w:cs="Verdana"/>
                            <w:kern w:val="0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:rsidR="00221C59" w:rsidRPr="00845FFC" w:rsidRDefault="00221C59" w:rsidP="00845FFC">
                  <w:pPr>
                    <w:widowControl/>
                    <w:jc w:val="left"/>
                    <w:rPr>
                      <w:rFonts w:ascii="Verdana" w:hAnsi="Verdana" w:cs="Verdana"/>
                      <w:kern w:val="0"/>
                      <w:sz w:val="18"/>
                      <w:szCs w:val="18"/>
                    </w:rPr>
                  </w:pPr>
                </w:p>
              </w:tc>
            </w:tr>
          </w:tbl>
          <w:p w:rsidR="00221C59" w:rsidRPr="00845FFC" w:rsidRDefault="00221C59" w:rsidP="00845FFC">
            <w:pPr>
              <w:widowControl/>
              <w:spacing w:before="100" w:beforeAutospacing="1" w:after="100" w:afterAutospacing="1" w:line="75" w:lineRule="atLeast"/>
              <w:jc w:val="left"/>
              <w:rPr>
                <w:rFonts w:ascii="Verdana" w:hAnsi="Verdana" w:cs="Verdana"/>
                <w:kern w:val="0"/>
                <w:sz w:val="18"/>
                <w:szCs w:val="18"/>
              </w:rPr>
            </w:pPr>
          </w:p>
        </w:tc>
      </w:tr>
      <w:tr w:rsidR="00221C59" w:rsidRPr="00163EC7">
        <w:trPr>
          <w:trHeight w:val="75"/>
          <w:tblCellSpacing w:w="0" w:type="dxa"/>
        </w:trPr>
        <w:tc>
          <w:tcPr>
            <w:tcW w:w="7200" w:type="dxa"/>
            <w:vAlign w:val="center"/>
          </w:tcPr>
          <w:p w:rsidR="00221C59" w:rsidRPr="00845FFC" w:rsidRDefault="00221C59" w:rsidP="00845FFC">
            <w:pPr>
              <w:widowControl/>
              <w:spacing w:before="100" w:beforeAutospacing="1" w:after="240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 w:rsidRPr="00163EC7">
              <w:rPr>
                <w:rFonts w:cs="宋体" w:hint="eastAsia"/>
                <w:kern w:val="0"/>
                <w:sz w:val="18"/>
                <w:szCs w:val="18"/>
              </w:rPr>
              <w:t>㈢外翻边铆头的设计</w:t>
            </w:r>
            <w:r w:rsidRPr="00163EC7">
              <w:rPr>
                <w:color w:val="FF9900"/>
                <w:kern w:val="0"/>
                <w:sz w:val="18"/>
                <w:szCs w:val="18"/>
              </w:rPr>
              <w:t xml:space="preserve"> </w:t>
            </w:r>
          </w:p>
          <w:p w:rsidR="00221C59" w:rsidRPr="00845FFC" w:rsidRDefault="00221C59" w:rsidP="00221C59">
            <w:pPr>
              <w:widowControl/>
              <w:spacing w:before="100" w:beforeAutospacing="1" w:after="240"/>
              <w:ind w:firstLineChars="200" w:firstLine="31680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 w:rsidRPr="00163EC7">
              <w:rPr>
                <w:rFonts w:cs="宋体" w:hint="eastAsia"/>
                <w:kern w:val="0"/>
                <w:sz w:val="18"/>
                <w:szCs w:val="18"/>
              </w:rPr>
              <w:t>如图所示为铆头制作的尺寸，</w:t>
            </w:r>
            <w:r w:rsidRPr="00163EC7">
              <w:rPr>
                <w:kern w:val="0"/>
                <w:sz w:val="18"/>
                <w:szCs w:val="18"/>
              </w:rPr>
              <w:t>V</w:t>
            </w:r>
            <w:r w:rsidRPr="00163EC7">
              <w:rPr>
                <w:rFonts w:cs="宋体" w:hint="eastAsia"/>
                <w:kern w:val="0"/>
                <w:sz w:val="18"/>
                <w:szCs w:val="18"/>
              </w:rPr>
              <w:t>为空心铆钉的内径</w:t>
            </w:r>
            <w:r w:rsidRPr="00163EC7">
              <w:rPr>
                <w:kern w:val="0"/>
                <w:sz w:val="18"/>
                <w:szCs w:val="18"/>
              </w:rPr>
              <w:t>d+0.5mm</w:t>
            </w:r>
            <w:r w:rsidRPr="00845FFC"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即</w:t>
            </w:r>
            <w:r w:rsidRPr="00845FFC">
              <w:rPr>
                <w:rFonts w:ascii="宋体" w:hAnsi="宋体" w:cs="宋体"/>
                <w:kern w:val="0"/>
                <w:sz w:val="18"/>
                <w:szCs w:val="18"/>
              </w:rPr>
              <w:t>V=</w:t>
            </w:r>
            <w:r w:rsidRPr="00163EC7">
              <w:rPr>
                <w:kern w:val="0"/>
                <w:sz w:val="18"/>
                <w:szCs w:val="18"/>
              </w:rPr>
              <w:t xml:space="preserve"> d+0.5</w:t>
            </w:r>
            <w:r w:rsidRPr="00163EC7">
              <w:rPr>
                <w:rFonts w:cs="宋体" w:hint="eastAsia"/>
                <w:kern w:val="0"/>
                <w:sz w:val="18"/>
                <w:szCs w:val="18"/>
              </w:rPr>
              <w:t>，如铆钉内径超过</w:t>
            </w:r>
            <w:r w:rsidRPr="00163EC7">
              <w:rPr>
                <w:kern w:val="0"/>
                <w:sz w:val="18"/>
                <w:szCs w:val="18"/>
              </w:rPr>
              <w:t>6mm</w:t>
            </w:r>
            <w:r w:rsidRPr="00163EC7">
              <w:rPr>
                <w:rFonts w:cs="宋体" w:hint="eastAsia"/>
                <w:kern w:val="0"/>
                <w:sz w:val="18"/>
                <w:szCs w:val="18"/>
              </w:rPr>
              <w:t>则加上的数值应加大，一般</w:t>
            </w:r>
            <w:r w:rsidRPr="00163EC7">
              <w:rPr>
                <w:kern w:val="0"/>
                <w:sz w:val="18"/>
                <w:szCs w:val="18"/>
              </w:rPr>
              <w:t>d</w:t>
            </w:r>
            <w:r w:rsidRPr="00163EC7">
              <w:rPr>
                <w:rFonts w:cs="宋体" w:hint="eastAsia"/>
                <w:kern w:val="0"/>
                <w:sz w:val="18"/>
                <w:szCs w:val="18"/>
              </w:rPr>
              <w:t>≤</w:t>
            </w:r>
            <w:r w:rsidRPr="00163EC7">
              <w:rPr>
                <w:kern w:val="0"/>
                <w:sz w:val="18"/>
                <w:szCs w:val="18"/>
              </w:rPr>
              <w:t>6mm</w:t>
            </w:r>
            <w:r w:rsidRPr="00163EC7">
              <w:rPr>
                <w:rFonts w:cs="宋体" w:hint="eastAsia"/>
                <w:kern w:val="0"/>
                <w:sz w:val="18"/>
                <w:szCs w:val="18"/>
              </w:rPr>
              <w:t>可加</w:t>
            </w:r>
            <w:r w:rsidRPr="00163EC7">
              <w:rPr>
                <w:kern w:val="0"/>
                <w:sz w:val="18"/>
                <w:szCs w:val="18"/>
              </w:rPr>
              <w:t>0.5</w:t>
            </w:r>
            <w:r w:rsidRPr="00163EC7">
              <w:rPr>
                <w:rFonts w:cs="宋体" w:hint="eastAsia"/>
                <w:kern w:val="0"/>
                <w:sz w:val="18"/>
                <w:szCs w:val="18"/>
              </w:rPr>
              <w:t>，</w:t>
            </w:r>
            <w:r w:rsidRPr="00163EC7">
              <w:rPr>
                <w:kern w:val="0"/>
                <w:sz w:val="18"/>
                <w:szCs w:val="18"/>
              </w:rPr>
              <w:t>12mm</w:t>
            </w:r>
            <w:r w:rsidRPr="00163EC7">
              <w:rPr>
                <w:rFonts w:cs="宋体" w:hint="eastAsia"/>
                <w:kern w:val="0"/>
                <w:sz w:val="18"/>
                <w:szCs w:val="18"/>
              </w:rPr>
              <w:t>≥</w:t>
            </w:r>
            <w:r w:rsidRPr="00163EC7">
              <w:rPr>
                <w:kern w:val="0"/>
                <w:sz w:val="18"/>
                <w:szCs w:val="18"/>
              </w:rPr>
              <w:t>d</w:t>
            </w:r>
            <w:r w:rsidRPr="00163EC7">
              <w:rPr>
                <w:rFonts w:cs="宋体" w:hint="eastAsia"/>
                <w:kern w:val="0"/>
                <w:sz w:val="18"/>
                <w:szCs w:val="18"/>
              </w:rPr>
              <w:t>≥</w:t>
            </w:r>
            <w:r w:rsidRPr="00163EC7">
              <w:rPr>
                <w:kern w:val="0"/>
                <w:sz w:val="18"/>
                <w:szCs w:val="18"/>
              </w:rPr>
              <w:t>6mm</w:t>
            </w:r>
            <w:r w:rsidRPr="00163EC7">
              <w:rPr>
                <w:rFonts w:cs="宋体" w:hint="eastAsia"/>
                <w:kern w:val="0"/>
                <w:sz w:val="18"/>
                <w:szCs w:val="18"/>
              </w:rPr>
              <w:t>可加</w:t>
            </w:r>
            <w:r w:rsidRPr="00163EC7">
              <w:rPr>
                <w:kern w:val="0"/>
                <w:sz w:val="18"/>
                <w:szCs w:val="18"/>
              </w:rPr>
              <w:t>1,</w:t>
            </w:r>
            <w:r w:rsidRPr="00163EC7">
              <w:rPr>
                <w:rFonts w:cs="宋体" w:hint="eastAsia"/>
                <w:kern w:val="0"/>
                <w:sz w:val="18"/>
                <w:szCs w:val="18"/>
              </w:rPr>
              <w:t>当</w:t>
            </w:r>
            <w:r w:rsidRPr="00163EC7">
              <w:rPr>
                <w:kern w:val="0"/>
                <w:sz w:val="18"/>
                <w:szCs w:val="18"/>
              </w:rPr>
              <w:t>d</w:t>
            </w:r>
            <w:r w:rsidRPr="00163EC7">
              <w:rPr>
                <w:rFonts w:cs="宋体" w:hint="eastAsia"/>
                <w:kern w:val="0"/>
                <w:sz w:val="18"/>
                <w:szCs w:val="18"/>
              </w:rPr>
              <w:t>≥</w:t>
            </w:r>
            <w:r w:rsidRPr="00163EC7">
              <w:rPr>
                <w:kern w:val="0"/>
                <w:sz w:val="18"/>
                <w:szCs w:val="18"/>
              </w:rPr>
              <w:t>12mm</w:t>
            </w:r>
            <w:r w:rsidRPr="00163EC7">
              <w:rPr>
                <w:rFonts w:cs="宋体" w:hint="eastAsia"/>
                <w:kern w:val="0"/>
                <w:sz w:val="18"/>
                <w:szCs w:val="18"/>
              </w:rPr>
              <w:t>可加</w:t>
            </w:r>
            <w:r w:rsidRPr="00163EC7">
              <w:rPr>
                <w:kern w:val="0"/>
                <w:sz w:val="18"/>
                <w:szCs w:val="18"/>
              </w:rPr>
              <w:t>1.5</w:t>
            </w:r>
            <w:r w:rsidRPr="00163EC7">
              <w:rPr>
                <w:rFonts w:cs="宋体" w:hint="eastAsia"/>
                <w:kern w:val="0"/>
                <w:sz w:val="18"/>
                <w:szCs w:val="18"/>
              </w:rPr>
              <w:t xml:space="preserve">，　</w:t>
            </w:r>
            <w:r w:rsidRPr="00163EC7">
              <w:rPr>
                <w:kern w:val="0"/>
                <w:sz w:val="18"/>
                <w:szCs w:val="18"/>
              </w:rPr>
              <w:t>A</w:t>
            </w:r>
            <w:r w:rsidRPr="00163EC7">
              <w:rPr>
                <w:rFonts w:cs="宋体" w:hint="eastAsia"/>
                <w:kern w:val="0"/>
                <w:sz w:val="18"/>
                <w:szCs w:val="18"/>
              </w:rPr>
              <w:t>＝</w:t>
            </w:r>
            <w:r w:rsidRPr="00163EC7">
              <w:rPr>
                <w:kern w:val="0"/>
                <w:sz w:val="18"/>
                <w:szCs w:val="18"/>
              </w:rPr>
              <w:t>W</w:t>
            </w:r>
            <w:r w:rsidRPr="00163EC7">
              <w:rPr>
                <w:rFonts w:cs="宋体" w:hint="eastAsia"/>
                <w:kern w:val="0"/>
                <w:sz w:val="18"/>
                <w:szCs w:val="18"/>
              </w:rPr>
              <w:t>＋</w:t>
            </w:r>
            <w:r w:rsidRPr="00163EC7">
              <w:rPr>
                <w:kern w:val="0"/>
                <w:sz w:val="18"/>
                <w:szCs w:val="18"/>
              </w:rPr>
              <w:t>2mm(</w:t>
            </w:r>
            <w:r w:rsidRPr="00163EC7">
              <w:rPr>
                <w:rFonts w:cs="宋体" w:hint="eastAsia"/>
                <w:kern w:val="0"/>
                <w:sz w:val="18"/>
                <w:szCs w:val="18"/>
              </w:rPr>
              <w:t>一般情况下</w:t>
            </w:r>
            <w:r w:rsidRPr="00163EC7">
              <w:rPr>
                <w:kern w:val="0"/>
                <w:sz w:val="18"/>
                <w:szCs w:val="18"/>
              </w:rPr>
              <w:t>A</w:t>
            </w:r>
            <w:r w:rsidRPr="00163EC7">
              <w:rPr>
                <w:rFonts w:cs="宋体" w:hint="eastAsia"/>
                <w:kern w:val="0"/>
                <w:sz w:val="18"/>
                <w:szCs w:val="18"/>
              </w:rPr>
              <w:t>－</w:t>
            </w:r>
            <w:r w:rsidRPr="00163EC7">
              <w:rPr>
                <w:kern w:val="0"/>
                <w:sz w:val="18"/>
                <w:szCs w:val="18"/>
              </w:rPr>
              <w:t>W</w:t>
            </w:r>
            <w:r w:rsidRPr="00163EC7">
              <w:rPr>
                <w:rFonts w:cs="宋体" w:hint="eastAsia"/>
                <w:kern w:val="0"/>
                <w:sz w:val="18"/>
                <w:szCs w:val="18"/>
              </w:rPr>
              <w:t>的值取</w:t>
            </w:r>
            <w:r w:rsidRPr="00163EC7">
              <w:rPr>
                <w:kern w:val="0"/>
                <w:sz w:val="18"/>
                <w:szCs w:val="18"/>
              </w:rPr>
              <w:t>1</w:t>
            </w:r>
            <w:r w:rsidRPr="00163EC7">
              <w:rPr>
                <w:rFonts w:cs="宋体" w:hint="eastAsia"/>
                <w:kern w:val="0"/>
                <w:sz w:val="18"/>
                <w:szCs w:val="18"/>
              </w:rPr>
              <w:t>～</w:t>
            </w:r>
            <w:r w:rsidRPr="00163EC7">
              <w:rPr>
                <w:kern w:val="0"/>
                <w:sz w:val="18"/>
                <w:szCs w:val="18"/>
              </w:rPr>
              <w:t>3mm)</w:t>
            </w:r>
            <w:r w:rsidRPr="00163EC7">
              <w:rPr>
                <w:rFonts w:cs="宋体" w:hint="eastAsia"/>
                <w:kern w:val="0"/>
                <w:sz w:val="18"/>
                <w:szCs w:val="18"/>
              </w:rPr>
              <w:t>，</w:t>
            </w:r>
            <w:r w:rsidRPr="00163EC7">
              <w:rPr>
                <w:kern w:val="0"/>
                <w:sz w:val="18"/>
                <w:szCs w:val="18"/>
              </w:rPr>
              <w:t>L</w:t>
            </w:r>
            <w:r w:rsidRPr="00163EC7">
              <w:rPr>
                <w:rFonts w:cs="宋体" w:hint="eastAsia"/>
                <w:kern w:val="0"/>
                <w:sz w:val="18"/>
                <w:szCs w:val="18"/>
              </w:rPr>
              <w:t>为铆接后翻边的高度，其尺寸可自定。</w:t>
            </w:r>
            <w:r w:rsidRPr="00163EC7">
              <w:rPr>
                <w:kern w:val="0"/>
                <w:sz w:val="18"/>
                <w:szCs w:val="18"/>
              </w:rPr>
              <w:t>N</w:t>
            </w:r>
            <w:r w:rsidRPr="00163EC7">
              <w:rPr>
                <w:rFonts w:cs="宋体" w:hint="eastAsia"/>
                <w:kern w:val="0"/>
                <w:sz w:val="18"/>
                <w:szCs w:val="18"/>
              </w:rPr>
              <w:t>为扩口部位深度，其值由铆钉空心深度决定。</w:t>
            </w:r>
          </w:p>
          <w:p w:rsidR="00221C59" w:rsidRPr="00845FFC" w:rsidRDefault="00221C59" w:rsidP="00845FFC">
            <w:pPr>
              <w:widowControl/>
              <w:spacing w:before="100" w:beforeAutospacing="1" w:after="100" w:afterAutospacing="1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 w:rsidRPr="00163EC7">
              <w:rPr>
                <w:rFonts w:ascii="宋体" w:cs="Times New Roman"/>
                <w:noProof/>
                <w:kern w:val="0"/>
                <w:sz w:val="24"/>
                <w:szCs w:val="24"/>
              </w:rPr>
              <w:pict>
                <v:shape id="图片 1" o:spid="_x0000_i1028" type="#_x0000_t75" alt="http://www.wh-rivet.com/images/xx93.h4.gif" style="width:379.5pt;height:182.25pt;visibility:visible">
                  <v:imagedata r:id="rId9" o:title=""/>
                </v:shape>
              </w:pict>
            </w:r>
          </w:p>
          <w:tbl>
            <w:tblPr>
              <w:tblW w:w="7200" w:type="dxa"/>
              <w:tblCellSpacing w:w="7" w:type="dxa"/>
              <w:tblInd w:w="6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0A0"/>
            </w:tblPr>
            <w:tblGrid>
              <w:gridCol w:w="1385"/>
              <w:gridCol w:w="881"/>
              <w:gridCol w:w="784"/>
              <w:gridCol w:w="929"/>
              <w:gridCol w:w="688"/>
              <w:gridCol w:w="1142"/>
              <w:gridCol w:w="776"/>
              <w:gridCol w:w="615"/>
            </w:tblGrid>
            <w:tr w:rsidR="00221C59" w:rsidRPr="00163EC7">
              <w:trPr>
                <w:tblCellSpacing w:w="7" w:type="dxa"/>
              </w:trPr>
              <w:tc>
                <w:tcPr>
                  <w:tcW w:w="1275" w:type="dxa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9D9D9"/>
                  <w:vAlign w:val="center"/>
                </w:tcPr>
                <w:p w:rsidR="00221C59" w:rsidRPr="00845FFC" w:rsidRDefault="00221C59" w:rsidP="002E233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cs="Times New Roman"/>
                      <w:kern w:val="0"/>
                      <w:sz w:val="24"/>
                      <w:szCs w:val="24"/>
                    </w:rPr>
                  </w:pPr>
                  <w:r w:rsidRPr="00163EC7">
                    <w:rPr>
                      <w:rFonts w:cs="宋体" w:hint="eastAsia"/>
                      <w:kern w:val="0"/>
                      <w:sz w:val="18"/>
                      <w:szCs w:val="18"/>
                    </w:rPr>
                    <w:t>型号</w:t>
                  </w:r>
                  <w:r w:rsidRPr="00163EC7">
                    <w:rPr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4125" w:type="dxa"/>
                  <w:gridSpan w:val="5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9D9D9"/>
                  <w:vAlign w:val="center"/>
                </w:tcPr>
                <w:p w:rsidR="00221C59" w:rsidRPr="00845FFC" w:rsidRDefault="00221C59" w:rsidP="002E233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cs="Times New Roman"/>
                      <w:kern w:val="0"/>
                      <w:sz w:val="24"/>
                      <w:szCs w:val="24"/>
                    </w:rPr>
                  </w:pPr>
                  <w:r w:rsidRPr="00163EC7">
                    <w:rPr>
                      <w:rFonts w:cs="宋体" w:hint="eastAsia"/>
                      <w:kern w:val="0"/>
                      <w:sz w:val="18"/>
                      <w:szCs w:val="18"/>
                    </w:rPr>
                    <w:t>关键尺寸（单位：</w:t>
                  </w:r>
                  <w:r w:rsidRPr="00163EC7">
                    <w:rPr>
                      <w:kern w:val="0"/>
                      <w:sz w:val="18"/>
                      <w:szCs w:val="18"/>
                    </w:rPr>
                    <w:t>mm</w:t>
                  </w:r>
                  <w:r w:rsidRPr="00163EC7">
                    <w:rPr>
                      <w:rFonts w:cs="宋体" w:hint="eastAsia"/>
                      <w:kern w:val="0"/>
                      <w:sz w:val="18"/>
                      <w:szCs w:val="18"/>
                    </w:rPr>
                    <w:t>）</w:t>
                  </w:r>
                  <w:r w:rsidRPr="00163EC7">
                    <w:rPr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70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9D9D9"/>
                  <w:vAlign w:val="center"/>
                </w:tcPr>
                <w:p w:rsidR="00221C59" w:rsidRPr="00845FFC" w:rsidRDefault="00221C59" w:rsidP="002E233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cs="Times New Roman"/>
                      <w:kern w:val="0"/>
                      <w:sz w:val="24"/>
                      <w:szCs w:val="24"/>
                    </w:rPr>
                  </w:pPr>
                  <w:r w:rsidRPr="00163EC7">
                    <w:rPr>
                      <w:rFonts w:cs="宋体" w:hint="eastAsia"/>
                      <w:kern w:val="0"/>
                      <w:sz w:val="18"/>
                      <w:szCs w:val="18"/>
                    </w:rPr>
                    <w:t>材料</w:t>
                  </w:r>
                  <w:r w:rsidRPr="00163EC7">
                    <w:rPr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5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9D9D9"/>
                  <w:vAlign w:val="center"/>
                </w:tcPr>
                <w:p w:rsidR="00221C59" w:rsidRPr="00845FFC" w:rsidRDefault="00221C59" w:rsidP="002E233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cs="Times New Roman"/>
                      <w:kern w:val="0"/>
                      <w:sz w:val="24"/>
                      <w:szCs w:val="24"/>
                    </w:rPr>
                  </w:pPr>
                  <w:r w:rsidRPr="00163EC7">
                    <w:rPr>
                      <w:rFonts w:cs="宋体" w:hint="eastAsia"/>
                      <w:kern w:val="0"/>
                      <w:sz w:val="18"/>
                      <w:szCs w:val="18"/>
                    </w:rPr>
                    <w:t>淬火硬度</w:t>
                  </w:r>
                  <w:r w:rsidRPr="00163EC7">
                    <w:rPr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221C59" w:rsidRPr="00163EC7">
              <w:trPr>
                <w:tblCellSpacing w:w="7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9D9D9"/>
                  <w:vAlign w:val="center"/>
                </w:tcPr>
                <w:p w:rsidR="00221C59" w:rsidRPr="00845FFC" w:rsidRDefault="00221C59" w:rsidP="002E2339">
                  <w:pPr>
                    <w:widowControl/>
                    <w:jc w:val="left"/>
                    <w:rPr>
                      <w:rFonts w:ascii="宋体" w:cs="Times New Roman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81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9D9D9"/>
                  <w:vAlign w:val="center"/>
                </w:tcPr>
                <w:p w:rsidR="00221C59" w:rsidRPr="00845FFC" w:rsidRDefault="00221C59" w:rsidP="002E233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cs="Times New Roman"/>
                      <w:kern w:val="0"/>
                      <w:sz w:val="24"/>
                      <w:szCs w:val="24"/>
                    </w:rPr>
                  </w:pPr>
                  <w:r w:rsidRPr="00163EC7">
                    <w:rPr>
                      <w:kern w:val="0"/>
                      <w:sz w:val="18"/>
                      <w:szCs w:val="18"/>
                    </w:rPr>
                    <w:t>D</w:t>
                  </w:r>
                  <w:r w:rsidRPr="00163EC7">
                    <w:rPr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7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9D9D9"/>
                  <w:vAlign w:val="center"/>
                </w:tcPr>
                <w:p w:rsidR="00221C59" w:rsidRPr="00845FFC" w:rsidRDefault="00221C59" w:rsidP="002E233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cs="Times New Roman"/>
                      <w:kern w:val="0"/>
                      <w:sz w:val="24"/>
                      <w:szCs w:val="24"/>
                    </w:rPr>
                  </w:pPr>
                  <w:r w:rsidRPr="00163EC7">
                    <w:rPr>
                      <w:kern w:val="0"/>
                      <w:sz w:val="18"/>
                      <w:szCs w:val="18"/>
                    </w:rPr>
                    <w:t>F</w:t>
                  </w:r>
                  <w:r w:rsidRPr="00163EC7">
                    <w:rPr>
                      <w:rFonts w:cs="宋体" w:hint="eastAsia"/>
                      <w:kern w:val="0"/>
                      <w:sz w:val="18"/>
                      <w:szCs w:val="18"/>
                    </w:rPr>
                    <w:t>－</w:t>
                  </w:r>
                  <w:r w:rsidRPr="00163EC7">
                    <w:rPr>
                      <w:kern w:val="0"/>
                      <w:sz w:val="18"/>
                      <w:szCs w:val="18"/>
                    </w:rPr>
                    <w:t>D</w:t>
                  </w:r>
                  <w:r w:rsidRPr="00163EC7">
                    <w:rPr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8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9D9D9"/>
                  <w:vAlign w:val="center"/>
                </w:tcPr>
                <w:p w:rsidR="00221C59" w:rsidRPr="00845FFC" w:rsidRDefault="00221C59" w:rsidP="002E233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cs="Times New Roman"/>
                      <w:kern w:val="0"/>
                      <w:sz w:val="24"/>
                      <w:szCs w:val="24"/>
                    </w:rPr>
                  </w:pPr>
                  <w:r w:rsidRPr="00163EC7">
                    <w:rPr>
                      <w:kern w:val="0"/>
                      <w:sz w:val="18"/>
                      <w:szCs w:val="18"/>
                    </w:rPr>
                    <w:t>G</w:t>
                  </w:r>
                  <w:r w:rsidRPr="00163EC7">
                    <w:rPr>
                      <w:rFonts w:cs="宋体" w:hint="eastAsia"/>
                      <w:kern w:val="0"/>
                      <w:sz w:val="18"/>
                      <w:szCs w:val="18"/>
                    </w:rPr>
                    <w:t>×</w:t>
                  </w:r>
                  <w:r w:rsidRPr="00163EC7">
                    <w:rPr>
                      <w:kern w:val="0"/>
                      <w:sz w:val="18"/>
                      <w:szCs w:val="18"/>
                    </w:rPr>
                    <w:t>H</w:t>
                  </w:r>
                  <w:r w:rsidRPr="00163EC7">
                    <w:rPr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6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9D9D9"/>
                  <w:vAlign w:val="center"/>
                </w:tcPr>
                <w:p w:rsidR="00221C59" w:rsidRPr="00845FFC" w:rsidRDefault="00221C59" w:rsidP="002E233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cs="Times New Roman"/>
                      <w:kern w:val="0"/>
                      <w:sz w:val="24"/>
                      <w:szCs w:val="24"/>
                    </w:rPr>
                  </w:pPr>
                  <w:r w:rsidRPr="00163EC7">
                    <w:rPr>
                      <w:kern w:val="0"/>
                      <w:sz w:val="18"/>
                      <w:szCs w:val="18"/>
                    </w:rPr>
                    <w:t xml:space="preserve">C </w:t>
                  </w:r>
                </w:p>
              </w:tc>
              <w:tc>
                <w:tcPr>
                  <w:tcW w:w="6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9D9D9"/>
                  <w:vAlign w:val="center"/>
                </w:tcPr>
                <w:p w:rsidR="00221C59" w:rsidRPr="00845FFC" w:rsidRDefault="00221C59" w:rsidP="002E233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cs="Times New Roman"/>
                      <w:kern w:val="0"/>
                      <w:sz w:val="24"/>
                      <w:szCs w:val="24"/>
                    </w:rPr>
                  </w:pPr>
                  <w:r w:rsidRPr="00163EC7">
                    <w:rPr>
                      <w:kern w:val="0"/>
                      <w:sz w:val="18"/>
                      <w:szCs w:val="18"/>
                    </w:rPr>
                    <w:t>B</w:t>
                  </w:r>
                  <w:r w:rsidRPr="00163EC7">
                    <w:rPr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70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9D9D9"/>
                  <w:vAlign w:val="center"/>
                </w:tcPr>
                <w:p w:rsidR="00221C59" w:rsidRPr="00845FFC" w:rsidRDefault="00221C59" w:rsidP="002E233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cs="Times New Roman"/>
                      <w:kern w:val="0"/>
                      <w:sz w:val="24"/>
                      <w:szCs w:val="24"/>
                    </w:rPr>
                  </w:pPr>
                  <w:r w:rsidRPr="00163EC7">
                    <w:rPr>
                      <w:rFonts w:cs="宋体" w:hint="eastAsia"/>
                      <w:kern w:val="0"/>
                      <w:sz w:val="18"/>
                      <w:szCs w:val="18"/>
                    </w:rPr>
                    <w:t>模具钢</w:t>
                  </w:r>
                  <w:r w:rsidRPr="00163EC7">
                    <w:rPr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5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9D9D9"/>
                  <w:vAlign w:val="center"/>
                </w:tcPr>
                <w:p w:rsidR="00221C59" w:rsidRPr="00845FFC" w:rsidRDefault="00221C59" w:rsidP="002E233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cs="Times New Roman"/>
                      <w:kern w:val="0"/>
                      <w:sz w:val="24"/>
                      <w:szCs w:val="24"/>
                    </w:rPr>
                  </w:pPr>
                  <w:r w:rsidRPr="00163EC7">
                    <w:rPr>
                      <w:kern w:val="0"/>
                      <w:sz w:val="18"/>
                      <w:szCs w:val="18"/>
                    </w:rPr>
                    <w:t>HRC</w:t>
                  </w:r>
                  <w:r w:rsidRPr="00163EC7">
                    <w:rPr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221C59" w:rsidRPr="00163EC7">
              <w:trPr>
                <w:tblCellSpacing w:w="7" w:type="dxa"/>
              </w:trPr>
              <w:tc>
                <w:tcPr>
                  <w:tcW w:w="12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9D9D9"/>
                  <w:vAlign w:val="center"/>
                </w:tcPr>
                <w:p w:rsidR="00221C59" w:rsidRPr="00845FFC" w:rsidRDefault="00221C59" w:rsidP="002E233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cs="Times New Roman"/>
                      <w:kern w:val="0"/>
                      <w:sz w:val="24"/>
                      <w:szCs w:val="24"/>
                    </w:rPr>
                  </w:pPr>
                  <w:r w:rsidRPr="00163EC7">
                    <w:rPr>
                      <w:kern w:val="0"/>
                      <w:sz w:val="18"/>
                      <w:szCs w:val="18"/>
                    </w:rPr>
                    <w:t>3mm</w:t>
                  </w:r>
                  <w:r w:rsidRPr="00163EC7">
                    <w:rPr>
                      <w:rFonts w:cs="宋体" w:hint="eastAsia"/>
                      <w:kern w:val="0"/>
                      <w:sz w:val="18"/>
                      <w:szCs w:val="18"/>
                    </w:rPr>
                    <w:t>系列机型</w:t>
                  </w:r>
                  <w:r w:rsidRPr="00163EC7">
                    <w:rPr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81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9D9D9"/>
                  <w:vAlign w:val="center"/>
                </w:tcPr>
                <w:p w:rsidR="00221C59" w:rsidRPr="00845FFC" w:rsidRDefault="00221C59" w:rsidP="002E233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cs="Times New Roman"/>
                      <w:kern w:val="0"/>
                      <w:sz w:val="24"/>
                      <w:szCs w:val="24"/>
                    </w:rPr>
                  </w:pPr>
                  <w:r w:rsidRPr="00163EC7">
                    <w:rPr>
                      <w:kern w:val="0"/>
                      <w:sz w:val="18"/>
                      <w:szCs w:val="18"/>
                    </w:rPr>
                    <w:t>50</w:t>
                  </w:r>
                  <w:r w:rsidRPr="00163EC7">
                    <w:rPr>
                      <w:rFonts w:cs="宋体" w:hint="eastAsia"/>
                      <w:kern w:val="0"/>
                      <w:sz w:val="18"/>
                      <w:szCs w:val="18"/>
                    </w:rPr>
                    <w:t>＋</w:t>
                  </w:r>
                  <w:r w:rsidRPr="00163EC7">
                    <w:rPr>
                      <w:kern w:val="0"/>
                      <w:sz w:val="18"/>
                      <w:szCs w:val="18"/>
                    </w:rPr>
                    <w:t>L/2</w:t>
                  </w:r>
                  <w:r w:rsidRPr="00163EC7">
                    <w:rPr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7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9D9D9"/>
                  <w:vAlign w:val="center"/>
                </w:tcPr>
                <w:p w:rsidR="00221C59" w:rsidRPr="00845FFC" w:rsidRDefault="00221C59" w:rsidP="002E233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cs="Times New Roman"/>
                      <w:kern w:val="0"/>
                      <w:sz w:val="24"/>
                      <w:szCs w:val="24"/>
                    </w:rPr>
                  </w:pPr>
                  <w:r w:rsidRPr="00163EC7">
                    <w:rPr>
                      <w:kern w:val="0"/>
                      <w:sz w:val="18"/>
                      <w:szCs w:val="18"/>
                    </w:rPr>
                    <w:t>30</w:t>
                  </w:r>
                  <w:r w:rsidRPr="00163EC7">
                    <w:rPr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8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9D9D9"/>
                  <w:vAlign w:val="center"/>
                </w:tcPr>
                <w:p w:rsidR="00221C59" w:rsidRPr="00845FFC" w:rsidRDefault="00221C59" w:rsidP="002E233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cs="Times New Roman"/>
                      <w:kern w:val="0"/>
                      <w:sz w:val="24"/>
                      <w:szCs w:val="24"/>
                    </w:rPr>
                  </w:pPr>
                  <w:r w:rsidRPr="00163EC7">
                    <w:rPr>
                      <w:kern w:val="0"/>
                      <w:sz w:val="18"/>
                      <w:szCs w:val="18"/>
                    </w:rPr>
                    <w:t>2.2</w:t>
                  </w:r>
                  <w:r w:rsidRPr="00163EC7">
                    <w:rPr>
                      <w:rFonts w:cs="宋体" w:hint="eastAsia"/>
                      <w:kern w:val="0"/>
                      <w:sz w:val="18"/>
                      <w:szCs w:val="18"/>
                    </w:rPr>
                    <w:t>×</w:t>
                  </w:r>
                  <w:r w:rsidRPr="00163EC7">
                    <w:rPr>
                      <w:kern w:val="0"/>
                      <w:sz w:val="18"/>
                      <w:szCs w:val="18"/>
                    </w:rPr>
                    <w:t>1.7</w:t>
                  </w:r>
                  <w:r w:rsidRPr="00163EC7">
                    <w:rPr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6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9D9D9"/>
                  <w:vAlign w:val="center"/>
                </w:tcPr>
                <w:p w:rsidR="00221C59" w:rsidRPr="00845FFC" w:rsidRDefault="00221C59" w:rsidP="002E233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cs="Times New Roman"/>
                      <w:kern w:val="0"/>
                      <w:sz w:val="24"/>
                      <w:szCs w:val="24"/>
                    </w:rPr>
                  </w:pPr>
                  <w:r w:rsidRPr="00163EC7">
                    <w:rPr>
                      <w:rFonts w:cs="宋体" w:hint="eastAsia"/>
                      <w:kern w:val="0"/>
                      <w:sz w:val="18"/>
                      <w:szCs w:val="18"/>
                    </w:rPr>
                    <w:t>φ</w:t>
                  </w:r>
                  <w:r w:rsidRPr="00163EC7">
                    <w:rPr>
                      <w:kern w:val="0"/>
                      <w:sz w:val="18"/>
                      <w:szCs w:val="18"/>
                    </w:rPr>
                    <w:t>12</w:t>
                  </w:r>
                  <w:r w:rsidRPr="00163EC7">
                    <w:rPr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6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9D9D9"/>
                  <w:vAlign w:val="center"/>
                </w:tcPr>
                <w:p w:rsidR="00221C59" w:rsidRPr="00845FFC" w:rsidRDefault="00221C59" w:rsidP="002E233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cs="Times New Roman"/>
                      <w:kern w:val="0"/>
                      <w:sz w:val="24"/>
                      <w:szCs w:val="24"/>
                    </w:rPr>
                  </w:pPr>
                  <w:r w:rsidRPr="00163EC7">
                    <w:rPr>
                      <w:rFonts w:cs="宋体" w:hint="eastAsia"/>
                      <w:kern w:val="0"/>
                      <w:sz w:val="18"/>
                      <w:szCs w:val="18"/>
                    </w:rPr>
                    <w:t>φ</w:t>
                  </w:r>
                  <w:r w:rsidRPr="00163EC7">
                    <w:rPr>
                      <w:kern w:val="0"/>
                      <w:sz w:val="18"/>
                      <w:szCs w:val="18"/>
                    </w:rPr>
                    <w:t>20</w:t>
                  </w:r>
                  <w:r w:rsidRPr="00163EC7">
                    <w:rPr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70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9D9D9"/>
                  <w:vAlign w:val="center"/>
                </w:tcPr>
                <w:p w:rsidR="00221C59" w:rsidRPr="00845FFC" w:rsidRDefault="00221C59" w:rsidP="002E233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cs="Times New Roman"/>
                      <w:kern w:val="0"/>
                      <w:sz w:val="24"/>
                      <w:szCs w:val="24"/>
                    </w:rPr>
                  </w:pPr>
                  <w:r w:rsidRPr="00163EC7">
                    <w:rPr>
                      <w:kern w:val="0"/>
                      <w:sz w:val="18"/>
                      <w:szCs w:val="18"/>
                    </w:rPr>
                    <w:t>Crl2Mov</w:t>
                  </w:r>
                  <w:r w:rsidRPr="00163EC7">
                    <w:rPr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5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9D9D9"/>
                  <w:vAlign w:val="center"/>
                </w:tcPr>
                <w:p w:rsidR="00221C59" w:rsidRPr="00845FFC" w:rsidRDefault="00221C59" w:rsidP="002E233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cs="Times New Roman"/>
                      <w:kern w:val="0"/>
                      <w:sz w:val="24"/>
                      <w:szCs w:val="24"/>
                    </w:rPr>
                  </w:pPr>
                  <w:r w:rsidRPr="00163EC7">
                    <w:rPr>
                      <w:kern w:val="0"/>
                      <w:sz w:val="18"/>
                      <w:szCs w:val="18"/>
                    </w:rPr>
                    <w:t>58-62</w:t>
                  </w:r>
                  <w:r w:rsidRPr="00163EC7">
                    <w:rPr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221C59" w:rsidRPr="00163EC7">
              <w:trPr>
                <w:tblCellSpacing w:w="7" w:type="dxa"/>
              </w:trPr>
              <w:tc>
                <w:tcPr>
                  <w:tcW w:w="12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9D9D9"/>
                  <w:vAlign w:val="center"/>
                </w:tcPr>
                <w:p w:rsidR="00221C59" w:rsidRPr="00845FFC" w:rsidRDefault="00221C59" w:rsidP="002E233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cs="Times New Roman"/>
                      <w:kern w:val="0"/>
                      <w:sz w:val="24"/>
                      <w:szCs w:val="24"/>
                    </w:rPr>
                  </w:pPr>
                  <w:r w:rsidRPr="00163EC7">
                    <w:rPr>
                      <w:kern w:val="0"/>
                      <w:sz w:val="18"/>
                      <w:szCs w:val="18"/>
                    </w:rPr>
                    <w:t>6mm</w:t>
                  </w:r>
                  <w:r w:rsidRPr="00163EC7">
                    <w:rPr>
                      <w:rFonts w:cs="宋体" w:hint="eastAsia"/>
                      <w:kern w:val="0"/>
                      <w:sz w:val="18"/>
                      <w:szCs w:val="18"/>
                    </w:rPr>
                    <w:t>系列机型</w:t>
                  </w:r>
                  <w:r w:rsidRPr="00163EC7">
                    <w:rPr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81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9D9D9"/>
                  <w:vAlign w:val="center"/>
                </w:tcPr>
                <w:p w:rsidR="00221C59" w:rsidRPr="00845FFC" w:rsidRDefault="00221C59" w:rsidP="002E233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cs="Times New Roman"/>
                      <w:kern w:val="0"/>
                      <w:sz w:val="24"/>
                      <w:szCs w:val="24"/>
                    </w:rPr>
                  </w:pPr>
                  <w:r w:rsidRPr="00163EC7">
                    <w:rPr>
                      <w:kern w:val="0"/>
                      <w:sz w:val="18"/>
                      <w:szCs w:val="18"/>
                    </w:rPr>
                    <w:t>50</w:t>
                  </w:r>
                  <w:r w:rsidRPr="00163EC7">
                    <w:rPr>
                      <w:rFonts w:cs="宋体" w:hint="eastAsia"/>
                      <w:kern w:val="0"/>
                      <w:sz w:val="18"/>
                      <w:szCs w:val="18"/>
                    </w:rPr>
                    <w:t>＋</w:t>
                  </w:r>
                  <w:r w:rsidRPr="00163EC7">
                    <w:rPr>
                      <w:kern w:val="0"/>
                      <w:sz w:val="18"/>
                      <w:szCs w:val="18"/>
                    </w:rPr>
                    <w:t>L/2</w:t>
                  </w:r>
                  <w:r w:rsidRPr="00163EC7">
                    <w:rPr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7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9D9D9"/>
                  <w:vAlign w:val="center"/>
                </w:tcPr>
                <w:p w:rsidR="00221C59" w:rsidRPr="00845FFC" w:rsidRDefault="00221C59" w:rsidP="002E233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cs="Times New Roman"/>
                      <w:kern w:val="0"/>
                      <w:sz w:val="24"/>
                      <w:szCs w:val="24"/>
                    </w:rPr>
                  </w:pPr>
                  <w:r w:rsidRPr="00163EC7">
                    <w:rPr>
                      <w:kern w:val="0"/>
                      <w:sz w:val="18"/>
                      <w:szCs w:val="18"/>
                    </w:rPr>
                    <w:t>30</w:t>
                  </w:r>
                  <w:r w:rsidRPr="00163EC7">
                    <w:rPr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8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9D9D9"/>
                  <w:vAlign w:val="center"/>
                </w:tcPr>
                <w:p w:rsidR="00221C59" w:rsidRPr="00845FFC" w:rsidRDefault="00221C59" w:rsidP="002E233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cs="Times New Roman"/>
                      <w:kern w:val="0"/>
                      <w:sz w:val="24"/>
                      <w:szCs w:val="24"/>
                    </w:rPr>
                  </w:pPr>
                  <w:r w:rsidRPr="00163EC7">
                    <w:rPr>
                      <w:kern w:val="0"/>
                      <w:sz w:val="18"/>
                      <w:szCs w:val="18"/>
                    </w:rPr>
                    <w:t>2.2</w:t>
                  </w:r>
                  <w:r w:rsidRPr="00163EC7">
                    <w:rPr>
                      <w:rFonts w:cs="宋体" w:hint="eastAsia"/>
                      <w:kern w:val="0"/>
                      <w:sz w:val="18"/>
                      <w:szCs w:val="18"/>
                    </w:rPr>
                    <w:t>×</w:t>
                  </w:r>
                  <w:r w:rsidRPr="00163EC7">
                    <w:rPr>
                      <w:kern w:val="0"/>
                      <w:sz w:val="18"/>
                      <w:szCs w:val="18"/>
                    </w:rPr>
                    <w:t>1.7</w:t>
                  </w:r>
                  <w:r w:rsidRPr="00163EC7">
                    <w:rPr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6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9D9D9"/>
                  <w:vAlign w:val="center"/>
                </w:tcPr>
                <w:p w:rsidR="00221C59" w:rsidRPr="00845FFC" w:rsidRDefault="00221C59" w:rsidP="002E233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cs="Times New Roman"/>
                      <w:kern w:val="0"/>
                      <w:sz w:val="24"/>
                      <w:szCs w:val="24"/>
                    </w:rPr>
                  </w:pPr>
                  <w:r w:rsidRPr="00163EC7">
                    <w:rPr>
                      <w:rFonts w:cs="宋体" w:hint="eastAsia"/>
                      <w:kern w:val="0"/>
                      <w:sz w:val="18"/>
                      <w:szCs w:val="18"/>
                    </w:rPr>
                    <w:t>φ</w:t>
                  </w:r>
                  <w:r w:rsidRPr="00163EC7">
                    <w:rPr>
                      <w:kern w:val="0"/>
                      <w:sz w:val="18"/>
                      <w:szCs w:val="18"/>
                    </w:rPr>
                    <w:t>12</w:t>
                  </w:r>
                  <w:r w:rsidRPr="00163EC7">
                    <w:rPr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6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9D9D9"/>
                  <w:vAlign w:val="center"/>
                </w:tcPr>
                <w:p w:rsidR="00221C59" w:rsidRPr="00845FFC" w:rsidRDefault="00221C59" w:rsidP="002E233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cs="Times New Roman"/>
                      <w:kern w:val="0"/>
                      <w:sz w:val="24"/>
                      <w:szCs w:val="24"/>
                    </w:rPr>
                  </w:pPr>
                  <w:r w:rsidRPr="00163EC7">
                    <w:rPr>
                      <w:rFonts w:cs="宋体" w:hint="eastAsia"/>
                      <w:kern w:val="0"/>
                      <w:sz w:val="18"/>
                      <w:szCs w:val="18"/>
                    </w:rPr>
                    <w:t>φ</w:t>
                  </w:r>
                  <w:r w:rsidRPr="00163EC7">
                    <w:rPr>
                      <w:kern w:val="0"/>
                      <w:sz w:val="18"/>
                      <w:szCs w:val="18"/>
                    </w:rPr>
                    <w:t>20</w:t>
                  </w:r>
                  <w:r w:rsidRPr="00163EC7">
                    <w:rPr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70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9D9D9"/>
                  <w:vAlign w:val="center"/>
                </w:tcPr>
                <w:p w:rsidR="00221C59" w:rsidRPr="00845FFC" w:rsidRDefault="00221C59" w:rsidP="002E233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cs="Times New Roman"/>
                      <w:kern w:val="0"/>
                      <w:sz w:val="24"/>
                      <w:szCs w:val="24"/>
                    </w:rPr>
                  </w:pPr>
                  <w:r w:rsidRPr="00163EC7">
                    <w:rPr>
                      <w:kern w:val="0"/>
                      <w:sz w:val="18"/>
                      <w:szCs w:val="18"/>
                    </w:rPr>
                    <w:t>Crl2Mov</w:t>
                  </w:r>
                  <w:r w:rsidRPr="00163EC7">
                    <w:rPr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5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9D9D9"/>
                  <w:vAlign w:val="center"/>
                </w:tcPr>
                <w:p w:rsidR="00221C59" w:rsidRPr="00845FFC" w:rsidRDefault="00221C59" w:rsidP="002E233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cs="Times New Roman"/>
                      <w:kern w:val="0"/>
                      <w:sz w:val="24"/>
                      <w:szCs w:val="24"/>
                    </w:rPr>
                  </w:pPr>
                  <w:r w:rsidRPr="00163EC7">
                    <w:rPr>
                      <w:kern w:val="0"/>
                      <w:sz w:val="18"/>
                      <w:szCs w:val="18"/>
                    </w:rPr>
                    <w:t>58-62</w:t>
                  </w:r>
                  <w:r w:rsidRPr="00163EC7">
                    <w:rPr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221C59" w:rsidRPr="00163EC7">
              <w:trPr>
                <w:tblCellSpacing w:w="7" w:type="dxa"/>
              </w:trPr>
              <w:tc>
                <w:tcPr>
                  <w:tcW w:w="12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9D9D9"/>
                  <w:vAlign w:val="center"/>
                </w:tcPr>
                <w:p w:rsidR="00221C59" w:rsidRPr="00845FFC" w:rsidRDefault="00221C59" w:rsidP="002E233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cs="Times New Roman"/>
                      <w:kern w:val="0"/>
                      <w:sz w:val="24"/>
                      <w:szCs w:val="24"/>
                    </w:rPr>
                  </w:pPr>
                  <w:r w:rsidRPr="00163EC7">
                    <w:rPr>
                      <w:kern w:val="0"/>
                      <w:sz w:val="18"/>
                      <w:szCs w:val="18"/>
                    </w:rPr>
                    <w:t>9mm</w:t>
                  </w:r>
                  <w:r w:rsidRPr="00163EC7">
                    <w:rPr>
                      <w:rFonts w:cs="宋体" w:hint="eastAsia"/>
                      <w:kern w:val="0"/>
                      <w:sz w:val="18"/>
                      <w:szCs w:val="18"/>
                    </w:rPr>
                    <w:t>系列机型</w:t>
                  </w:r>
                  <w:r w:rsidRPr="00163EC7">
                    <w:rPr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81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9D9D9"/>
                  <w:vAlign w:val="center"/>
                </w:tcPr>
                <w:p w:rsidR="00221C59" w:rsidRPr="00845FFC" w:rsidRDefault="00221C59" w:rsidP="002E233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cs="Times New Roman"/>
                      <w:kern w:val="0"/>
                      <w:sz w:val="24"/>
                      <w:szCs w:val="24"/>
                    </w:rPr>
                  </w:pPr>
                  <w:r w:rsidRPr="00163EC7">
                    <w:rPr>
                      <w:kern w:val="0"/>
                      <w:sz w:val="18"/>
                      <w:szCs w:val="18"/>
                    </w:rPr>
                    <w:t>50</w:t>
                  </w:r>
                  <w:r w:rsidRPr="00163EC7">
                    <w:rPr>
                      <w:rFonts w:cs="宋体" w:hint="eastAsia"/>
                      <w:kern w:val="0"/>
                      <w:sz w:val="18"/>
                      <w:szCs w:val="18"/>
                    </w:rPr>
                    <w:t>＋</w:t>
                  </w:r>
                  <w:r w:rsidRPr="00163EC7">
                    <w:rPr>
                      <w:kern w:val="0"/>
                      <w:sz w:val="18"/>
                      <w:szCs w:val="18"/>
                    </w:rPr>
                    <w:t>L/2</w:t>
                  </w:r>
                  <w:r w:rsidRPr="00163EC7">
                    <w:rPr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7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9D9D9"/>
                  <w:vAlign w:val="center"/>
                </w:tcPr>
                <w:p w:rsidR="00221C59" w:rsidRPr="00845FFC" w:rsidRDefault="00221C59" w:rsidP="002E233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cs="Times New Roman"/>
                      <w:kern w:val="0"/>
                      <w:sz w:val="24"/>
                      <w:szCs w:val="24"/>
                    </w:rPr>
                  </w:pPr>
                  <w:r w:rsidRPr="00163EC7">
                    <w:rPr>
                      <w:kern w:val="0"/>
                      <w:sz w:val="18"/>
                      <w:szCs w:val="18"/>
                    </w:rPr>
                    <w:t>3</w:t>
                  </w:r>
                  <w:r w:rsidRPr="00163EC7">
                    <w:rPr>
                      <w:color w:val="000000"/>
                      <w:kern w:val="0"/>
                      <w:sz w:val="18"/>
                      <w:szCs w:val="18"/>
                    </w:rPr>
                    <w:t xml:space="preserve">0 </w:t>
                  </w:r>
                </w:p>
              </w:tc>
              <w:tc>
                <w:tcPr>
                  <w:tcW w:w="8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9D9D9"/>
                  <w:vAlign w:val="center"/>
                </w:tcPr>
                <w:p w:rsidR="00221C59" w:rsidRPr="00845FFC" w:rsidRDefault="00221C59" w:rsidP="002E233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cs="Times New Roman"/>
                      <w:kern w:val="0"/>
                      <w:sz w:val="24"/>
                      <w:szCs w:val="24"/>
                    </w:rPr>
                  </w:pPr>
                  <w:r w:rsidRPr="00163EC7">
                    <w:rPr>
                      <w:kern w:val="0"/>
                      <w:sz w:val="18"/>
                      <w:szCs w:val="18"/>
                    </w:rPr>
                    <w:t>2.2</w:t>
                  </w:r>
                  <w:r w:rsidRPr="00163EC7">
                    <w:rPr>
                      <w:rFonts w:cs="宋体" w:hint="eastAsia"/>
                      <w:kern w:val="0"/>
                      <w:sz w:val="18"/>
                      <w:szCs w:val="18"/>
                    </w:rPr>
                    <w:t>×</w:t>
                  </w:r>
                  <w:r w:rsidRPr="00163EC7">
                    <w:rPr>
                      <w:kern w:val="0"/>
                      <w:sz w:val="18"/>
                      <w:szCs w:val="18"/>
                    </w:rPr>
                    <w:t>1.7</w:t>
                  </w:r>
                  <w:r w:rsidRPr="00163EC7">
                    <w:rPr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6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9D9D9"/>
                  <w:vAlign w:val="center"/>
                </w:tcPr>
                <w:p w:rsidR="00221C59" w:rsidRPr="00845FFC" w:rsidRDefault="00221C59" w:rsidP="002E233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cs="Times New Roman"/>
                      <w:kern w:val="0"/>
                      <w:sz w:val="24"/>
                      <w:szCs w:val="24"/>
                    </w:rPr>
                  </w:pPr>
                  <w:r w:rsidRPr="00163EC7">
                    <w:rPr>
                      <w:rFonts w:cs="宋体" w:hint="eastAsia"/>
                      <w:kern w:val="0"/>
                      <w:sz w:val="18"/>
                      <w:szCs w:val="18"/>
                    </w:rPr>
                    <w:t>φ</w:t>
                  </w:r>
                  <w:r w:rsidRPr="00163EC7">
                    <w:rPr>
                      <w:kern w:val="0"/>
                      <w:sz w:val="18"/>
                      <w:szCs w:val="18"/>
                    </w:rPr>
                    <w:t>12</w:t>
                  </w:r>
                  <w:r w:rsidRPr="00163EC7">
                    <w:rPr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6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9D9D9"/>
                  <w:vAlign w:val="center"/>
                </w:tcPr>
                <w:p w:rsidR="00221C59" w:rsidRPr="00845FFC" w:rsidRDefault="00221C59" w:rsidP="002E233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cs="Times New Roman"/>
                      <w:kern w:val="0"/>
                      <w:sz w:val="24"/>
                      <w:szCs w:val="24"/>
                    </w:rPr>
                  </w:pPr>
                  <w:r w:rsidRPr="00163EC7">
                    <w:rPr>
                      <w:rFonts w:cs="宋体" w:hint="eastAsia"/>
                      <w:kern w:val="0"/>
                      <w:sz w:val="18"/>
                      <w:szCs w:val="18"/>
                    </w:rPr>
                    <w:t>φ</w:t>
                  </w:r>
                  <w:r w:rsidRPr="00163EC7">
                    <w:rPr>
                      <w:kern w:val="0"/>
                      <w:sz w:val="18"/>
                      <w:szCs w:val="18"/>
                    </w:rPr>
                    <w:t>21</w:t>
                  </w:r>
                  <w:r w:rsidRPr="00163EC7">
                    <w:rPr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70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9D9D9"/>
                  <w:vAlign w:val="center"/>
                </w:tcPr>
                <w:p w:rsidR="00221C59" w:rsidRPr="00845FFC" w:rsidRDefault="00221C59" w:rsidP="002E233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cs="Times New Roman"/>
                      <w:kern w:val="0"/>
                      <w:sz w:val="24"/>
                      <w:szCs w:val="24"/>
                    </w:rPr>
                  </w:pPr>
                  <w:r w:rsidRPr="00163EC7">
                    <w:rPr>
                      <w:kern w:val="0"/>
                      <w:sz w:val="18"/>
                      <w:szCs w:val="18"/>
                    </w:rPr>
                    <w:t>Crl2Mov</w:t>
                  </w:r>
                  <w:r w:rsidRPr="00163EC7">
                    <w:rPr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5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9D9D9"/>
                  <w:vAlign w:val="center"/>
                </w:tcPr>
                <w:p w:rsidR="00221C59" w:rsidRPr="00845FFC" w:rsidRDefault="00221C59" w:rsidP="002E233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cs="Times New Roman"/>
                      <w:kern w:val="0"/>
                      <w:sz w:val="24"/>
                      <w:szCs w:val="24"/>
                    </w:rPr>
                  </w:pPr>
                  <w:r w:rsidRPr="00163EC7">
                    <w:rPr>
                      <w:kern w:val="0"/>
                      <w:sz w:val="18"/>
                      <w:szCs w:val="18"/>
                    </w:rPr>
                    <w:t>58-62</w:t>
                  </w:r>
                  <w:r w:rsidRPr="00163EC7">
                    <w:rPr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221C59" w:rsidRPr="00163EC7">
              <w:trPr>
                <w:tblCellSpacing w:w="7" w:type="dxa"/>
              </w:trPr>
              <w:tc>
                <w:tcPr>
                  <w:tcW w:w="12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9D9D9"/>
                  <w:vAlign w:val="center"/>
                </w:tcPr>
                <w:p w:rsidR="00221C59" w:rsidRPr="00845FFC" w:rsidRDefault="00221C59" w:rsidP="002E233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cs="Times New Roman"/>
                      <w:kern w:val="0"/>
                      <w:sz w:val="24"/>
                      <w:szCs w:val="24"/>
                    </w:rPr>
                  </w:pPr>
                  <w:r w:rsidRPr="00163EC7">
                    <w:rPr>
                      <w:kern w:val="0"/>
                      <w:sz w:val="18"/>
                      <w:szCs w:val="18"/>
                    </w:rPr>
                    <w:t>12mm</w:t>
                  </w:r>
                  <w:r w:rsidRPr="00163EC7">
                    <w:rPr>
                      <w:rFonts w:cs="宋体" w:hint="eastAsia"/>
                      <w:kern w:val="0"/>
                      <w:sz w:val="18"/>
                      <w:szCs w:val="18"/>
                    </w:rPr>
                    <w:t>系列机型</w:t>
                  </w:r>
                  <w:r w:rsidRPr="00163EC7">
                    <w:rPr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81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9D9D9"/>
                  <w:vAlign w:val="center"/>
                </w:tcPr>
                <w:p w:rsidR="00221C59" w:rsidRPr="00845FFC" w:rsidRDefault="00221C59" w:rsidP="002E233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cs="Times New Roman"/>
                      <w:kern w:val="0"/>
                      <w:sz w:val="24"/>
                      <w:szCs w:val="24"/>
                    </w:rPr>
                  </w:pPr>
                  <w:r w:rsidRPr="00163EC7">
                    <w:rPr>
                      <w:kern w:val="0"/>
                      <w:sz w:val="18"/>
                      <w:szCs w:val="18"/>
                    </w:rPr>
                    <w:t>50</w:t>
                  </w:r>
                  <w:r w:rsidRPr="00163EC7">
                    <w:rPr>
                      <w:rFonts w:cs="宋体" w:hint="eastAsia"/>
                      <w:kern w:val="0"/>
                      <w:sz w:val="18"/>
                      <w:szCs w:val="18"/>
                    </w:rPr>
                    <w:t>＋</w:t>
                  </w:r>
                  <w:r w:rsidRPr="00163EC7">
                    <w:rPr>
                      <w:kern w:val="0"/>
                      <w:sz w:val="18"/>
                      <w:szCs w:val="18"/>
                    </w:rPr>
                    <w:t>L/2</w:t>
                  </w:r>
                  <w:r w:rsidRPr="00163EC7">
                    <w:rPr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7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9D9D9"/>
                  <w:vAlign w:val="center"/>
                </w:tcPr>
                <w:p w:rsidR="00221C59" w:rsidRPr="00845FFC" w:rsidRDefault="00221C59" w:rsidP="002E233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cs="Times New Roman"/>
                      <w:kern w:val="0"/>
                      <w:sz w:val="24"/>
                      <w:szCs w:val="24"/>
                    </w:rPr>
                  </w:pPr>
                  <w:r w:rsidRPr="00163EC7">
                    <w:rPr>
                      <w:kern w:val="0"/>
                      <w:sz w:val="18"/>
                      <w:szCs w:val="18"/>
                    </w:rPr>
                    <w:t>3</w:t>
                  </w:r>
                  <w:r w:rsidRPr="00163EC7">
                    <w:rPr>
                      <w:color w:val="000000"/>
                      <w:kern w:val="0"/>
                      <w:sz w:val="18"/>
                      <w:szCs w:val="18"/>
                    </w:rPr>
                    <w:t xml:space="preserve">0 </w:t>
                  </w:r>
                </w:p>
              </w:tc>
              <w:tc>
                <w:tcPr>
                  <w:tcW w:w="8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9D9D9"/>
                  <w:vAlign w:val="center"/>
                </w:tcPr>
                <w:p w:rsidR="00221C59" w:rsidRPr="00845FFC" w:rsidRDefault="00221C59" w:rsidP="002E233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cs="Times New Roman"/>
                      <w:kern w:val="0"/>
                      <w:sz w:val="24"/>
                      <w:szCs w:val="24"/>
                    </w:rPr>
                  </w:pPr>
                  <w:r w:rsidRPr="00163EC7">
                    <w:rPr>
                      <w:kern w:val="0"/>
                      <w:sz w:val="18"/>
                      <w:szCs w:val="18"/>
                    </w:rPr>
                    <w:t>2.2</w:t>
                  </w:r>
                  <w:r w:rsidRPr="00163EC7">
                    <w:rPr>
                      <w:rFonts w:cs="宋体" w:hint="eastAsia"/>
                      <w:kern w:val="0"/>
                      <w:sz w:val="18"/>
                      <w:szCs w:val="18"/>
                    </w:rPr>
                    <w:t>×</w:t>
                  </w:r>
                  <w:r w:rsidRPr="00163EC7">
                    <w:rPr>
                      <w:kern w:val="0"/>
                      <w:sz w:val="18"/>
                      <w:szCs w:val="18"/>
                    </w:rPr>
                    <w:t>1.7</w:t>
                  </w:r>
                  <w:r w:rsidRPr="00163EC7">
                    <w:rPr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6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9D9D9"/>
                  <w:vAlign w:val="center"/>
                </w:tcPr>
                <w:p w:rsidR="00221C59" w:rsidRPr="00845FFC" w:rsidRDefault="00221C59" w:rsidP="002E233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cs="Times New Roman"/>
                      <w:kern w:val="0"/>
                      <w:sz w:val="24"/>
                      <w:szCs w:val="24"/>
                    </w:rPr>
                  </w:pPr>
                  <w:r w:rsidRPr="00163EC7">
                    <w:rPr>
                      <w:rFonts w:cs="宋体" w:hint="eastAsia"/>
                      <w:kern w:val="0"/>
                      <w:sz w:val="18"/>
                      <w:szCs w:val="18"/>
                    </w:rPr>
                    <w:t>φ</w:t>
                  </w:r>
                  <w:r w:rsidRPr="00163EC7">
                    <w:rPr>
                      <w:color w:val="000000"/>
                      <w:kern w:val="0"/>
                      <w:sz w:val="18"/>
                      <w:szCs w:val="18"/>
                    </w:rPr>
                    <w:t xml:space="preserve">12 </w:t>
                  </w:r>
                </w:p>
              </w:tc>
              <w:tc>
                <w:tcPr>
                  <w:tcW w:w="6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9D9D9"/>
                  <w:vAlign w:val="center"/>
                </w:tcPr>
                <w:p w:rsidR="00221C59" w:rsidRPr="00845FFC" w:rsidRDefault="00221C59" w:rsidP="002E233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cs="Times New Roman"/>
                      <w:kern w:val="0"/>
                      <w:sz w:val="24"/>
                      <w:szCs w:val="24"/>
                    </w:rPr>
                  </w:pPr>
                  <w:r w:rsidRPr="00163EC7">
                    <w:rPr>
                      <w:rFonts w:cs="宋体" w:hint="eastAsia"/>
                      <w:kern w:val="0"/>
                      <w:sz w:val="18"/>
                      <w:szCs w:val="18"/>
                    </w:rPr>
                    <w:t>φ</w:t>
                  </w:r>
                  <w:r w:rsidRPr="00163EC7">
                    <w:rPr>
                      <w:kern w:val="0"/>
                      <w:sz w:val="18"/>
                      <w:szCs w:val="18"/>
                    </w:rPr>
                    <w:t>21</w:t>
                  </w:r>
                  <w:r w:rsidRPr="00163EC7">
                    <w:rPr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70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9D9D9"/>
                  <w:vAlign w:val="center"/>
                </w:tcPr>
                <w:p w:rsidR="00221C59" w:rsidRPr="00845FFC" w:rsidRDefault="00221C59" w:rsidP="002E233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cs="Times New Roman"/>
                      <w:kern w:val="0"/>
                      <w:sz w:val="24"/>
                      <w:szCs w:val="24"/>
                    </w:rPr>
                  </w:pPr>
                  <w:r w:rsidRPr="00163EC7">
                    <w:rPr>
                      <w:kern w:val="0"/>
                      <w:sz w:val="18"/>
                      <w:szCs w:val="18"/>
                    </w:rPr>
                    <w:t>Crl2Mov</w:t>
                  </w:r>
                  <w:r w:rsidRPr="00163EC7">
                    <w:rPr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5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9D9D9"/>
                  <w:vAlign w:val="center"/>
                </w:tcPr>
                <w:p w:rsidR="00221C59" w:rsidRPr="00845FFC" w:rsidRDefault="00221C59" w:rsidP="002E233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cs="Times New Roman"/>
                      <w:kern w:val="0"/>
                      <w:sz w:val="24"/>
                      <w:szCs w:val="24"/>
                    </w:rPr>
                  </w:pPr>
                  <w:r w:rsidRPr="00163EC7">
                    <w:rPr>
                      <w:kern w:val="0"/>
                      <w:sz w:val="18"/>
                      <w:szCs w:val="18"/>
                    </w:rPr>
                    <w:t>58-62</w:t>
                  </w:r>
                  <w:r w:rsidRPr="00163EC7">
                    <w:rPr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221C59" w:rsidRPr="00163EC7">
              <w:trPr>
                <w:tblCellSpacing w:w="7" w:type="dxa"/>
              </w:trPr>
              <w:tc>
                <w:tcPr>
                  <w:tcW w:w="12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9D9D9"/>
                  <w:vAlign w:val="center"/>
                </w:tcPr>
                <w:p w:rsidR="00221C59" w:rsidRPr="00845FFC" w:rsidRDefault="00221C59" w:rsidP="002E233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cs="Times New Roman"/>
                      <w:kern w:val="0"/>
                      <w:sz w:val="24"/>
                      <w:szCs w:val="24"/>
                    </w:rPr>
                  </w:pPr>
                  <w:r w:rsidRPr="00163EC7">
                    <w:rPr>
                      <w:kern w:val="0"/>
                      <w:sz w:val="18"/>
                      <w:szCs w:val="18"/>
                    </w:rPr>
                    <w:t>16mm</w:t>
                  </w:r>
                  <w:r w:rsidRPr="00163EC7">
                    <w:rPr>
                      <w:rFonts w:cs="宋体" w:hint="eastAsia"/>
                      <w:kern w:val="0"/>
                      <w:sz w:val="18"/>
                      <w:szCs w:val="18"/>
                    </w:rPr>
                    <w:t>系列机型</w:t>
                  </w:r>
                  <w:r w:rsidRPr="00163EC7">
                    <w:rPr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81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9D9D9"/>
                  <w:vAlign w:val="center"/>
                </w:tcPr>
                <w:p w:rsidR="00221C59" w:rsidRPr="00845FFC" w:rsidRDefault="00221C59" w:rsidP="002E233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cs="Times New Roman"/>
                      <w:kern w:val="0"/>
                      <w:sz w:val="24"/>
                      <w:szCs w:val="24"/>
                    </w:rPr>
                  </w:pPr>
                  <w:r w:rsidRPr="00163EC7">
                    <w:rPr>
                      <w:kern w:val="0"/>
                      <w:sz w:val="18"/>
                      <w:szCs w:val="18"/>
                    </w:rPr>
                    <w:t>62</w:t>
                  </w:r>
                  <w:r w:rsidRPr="00163EC7">
                    <w:rPr>
                      <w:rFonts w:cs="宋体" w:hint="eastAsia"/>
                      <w:kern w:val="0"/>
                      <w:sz w:val="18"/>
                      <w:szCs w:val="18"/>
                    </w:rPr>
                    <w:t>＋</w:t>
                  </w:r>
                  <w:r w:rsidRPr="00163EC7">
                    <w:rPr>
                      <w:kern w:val="0"/>
                      <w:sz w:val="18"/>
                      <w:szCs w:val="18"/>
                    </w:rPr>
                    <w:t>L/2</w:t>
                  </w:r>
                  <w:r w:rsidRPr="00163EC7">
                    <w:rPr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7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9D9D9"/>
                  <w:vAlign w:val="center"/>
                </w:tcPr>
                <w:p w:rsidR="00221C59" w:rsidRPr="00845FFC" w:rsidRDefault="00221C59" w:rsidP="002E233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cs="Times New Roman"/>
                      <w:kern w:val="0"/>
                      <w:sz w:val="24"/>
                      <w:szCs w:val="24"/>
                    </w:rPr>
                  </w:pPr>
                  <w:r w:rsidRPr="00163EC7">
                    <w:rPr>
                      <w:kern w:val="0"/>
                      <w:sz w:val="18"/>
                      <w:szCs w:val="18"/>
                    </w:rPr>
                    <w:t>35</w:t>
                  </w:r>
                  <w:r w:rsidRPr="00163EC7">
                    <w:rPr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8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9D9D9"/>
                  <w:vAlign w:val="center"/>
                </w:tcPr>
                <w:p w:rsidR="00221C59" w:rsidRPr="00845FFC" w:rsidRDefault="00221C59" w:rsidP="002E233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cs="Times New Roman"/>
                      <w:kern w:val="0"/>
                      <w:sz w:val="24"/>
                      <w:szCs w:val="24"/>
                    </w:rPr>
                  </w:pPr>
                  <w:r w:rsidRPr="00163EC7">
                    <w:rPr>
                      <w:kern w:val="0"/>
                      <w:sz w:val="18"/>
                      <w:szCs w:val="18"/>
                    </w:rPr>
                    <w:t>2.8</w:t>
                  </w:r>
                  <w:r w:rsidRPr="00163EC7">
                    <w:rPr>
                      <w:rFonts w:cs="宋体" w:hint="eastAsia"/>
                      <w:kern w:val="0"/>
                      <w:sz w:val="18"/>
                      <w:szCs w:val="18"/>
                    </w:rPr>
                    <w:t>×</w:t>
                  </w:r>
                  <w:r w:rsidRPr="00163EC7">
                    <w:rPr>
                      <w:kern w:val="0"/>
                      <w:sz w:val="18"/>
                      <w:szCs w:val="18"/>
                    </w:rPr>
                    <w:t>2.2</w:t>
                  </w:r>
                  <w:r w:rsidRPr="00163EC7">
                    <w:rPr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6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9D9D9"/>
                  <w:vAlign w:val="center"/>
                </w:tcPr>
                <w:p w:rsidR="00221C59" w:rsidRPr="00845FFC" w:rsidRDefault="00221C59" w:rsidP="002E233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cs="Times New Roman"/>
                      <w:kern w:val="0"/>
                      <w:sz w:val="24"/>
                      <w:szCs w:val="24"/>
                    </w:rPr>
                  </w:pPr>
                  <w:r w:rsidRPr="00163EC7">
                    <w:rPr>
                      <w:rFonts w:cs="宋体" w:hint="eastAsia"/>
                      <w:kern w:val="0"/>
                      <w:sz w:val="18"/>
                      <w:szCs w:val="18"/>
                    </w:rPr>
                    <w:t>φ</w:t>
                  </w:r>
                  <w:r w:rsidRPr="00163EC7">
                    <w:rPr>
                      <w:kern w:val="0"/>
                      <w:sz w:val="18"/>
                      <w:szCs w:val="18"/>
                    </w:rPr>
                    <w:t>20</w:t>
                  </w:r>
                  <w:r w:rsidRPr="00163EC7">
                    <w:rPr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6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9D9D9"/>
                  <w:vAlign w:val="center"/>
                </w:tcPr>
                <w:p w:rsidR="00221C59" w:rsidRPr="00845FFC" w:rsidRDefault="00221C59" w:rsidP="002E233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cs="Times New Roman"/>
                      <w:kern w:val="0"/>
                      <w:sz w:val="24"/>
                      <w:szCs w:val="24"/>
                    </w:rPr>
                  </w:pPr>
                  <w:r w:rsidRPr="00163EC7">
                    <w:rPr>
                      <w:rFonts w:cs="宋体" w:hint="eastAsia"/>
                      <w:kern w:val="0"/>
                      <w:sz w:val="18"/>
                      <w:szCs w:val="18"/>
                    </w:rPr>
                    <w:t>φ</w:t>
                  </w:r>
                  <w:r w:rsidRPr="00163EC7">
                    <w:rPr>
                      <w:kern w:val="0"/>
                      <w:sz w:val="18"/>
                      <w:szCs w:val="18"/>
                    </w:rPr>
                    <w:t>28</w:t>
                  </w:r>
                  <w:r w:rsidRPr="00163EC7">
                    <w:rPr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70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9D9D9"/>
                  <w:vAlign w:val="center"/>
                </w:tcPr>
                <w:p w:rsidR="00221C59" w:rsidRPr="00845FFC" w:rsidRDefault="00221C59" w:rsidP="002E233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cs="Times New Roman"/>
                      <w:kern w:val="0"/>
                      <w:sz w:val="24"/>
                      <w:szCs w:val="24"/>
                    </w:rPr>
                  </w:pPr>
                  <w:r w:rsidRPr="00163EC7">
                    <w:rPr>
                      <w:kern w:val="0"/>
                      <w:sz w:val="18"/>
                      <w:szCs w:val="18"/>
                    </w:rPr>
                    <w:t>Crl2Mov</w:t>
                  </w:r>
                  <w:r w:rsidRPr="00163EC7">
                    <w:rPr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5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9D9D9"/>
                  <w:vAlign w:val="center"/>
                </w:tcPr>
                <w:p w:rsidR="00221C59" w:rsidRPr="00845FFC" w:rsidRDefault="00221C59" w:rsidP="002E233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cs="Times New Roman"/>
                      <w:kern w:val="0"/>
                      <w:sz w:val="24"/>
                      <w:szCs w:val="24"/>
                    </w:rPr>
                  </w:pPr>
                  <w:r w:rsidRPr="00163EC7">
                    <w:rPr>
                      <w:kern w:val="0"/>
                      <w:sz w:val="18"/>
                      <w:szCs w:val="18"/>
                    </w:rPr>
                    <w:t>58-62</w:t>
                  </w:r>
                  <w:r w:rsidRPr="00163EC7">
                    <w:rPr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221C59" w:rsidRPr="00163EC7">
              <w:trPr>
                <w:tblCellSpacing w:w="7" w:type="dxa"/>
              </w:trPr>
              <w:tc>
                <w:tcPr>
                  <w:tcW w:w="12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9D9D9"/>
                  <w:vAlign w:val="center"/>
                </w:tcPr>
                <w:p w:rsidR="00221C59" w:rsidRPr="00845FFC" w:rsidRDefault="00221C59" w:rsidP="002E233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cs="Times New Roman"/>
                      <w:kern w:val="0"/>
                      <w:sz w:val="24"/>
                      <w:szCs w:val="24"/>
                    </w:rPr>
                  </w:pPr>
                  <w:r w:rsidRPr="00163EC7">
                    <w:rPr>
                      <w:kern w:val="0"/>
                      <w:sz w:val="18"/>
                      <w:szCs w:val="18"/>
                    </w:rPr>
                    <w:t>20mm</w:t>
                  </w:r>
                  <w:r w:rsidRPr="00163EC7">
                    <w:rPr>
                      <w:rFonts w:cs="宋体" w:hint="eastAsia"/>
                      <w:kern w:val="0"/>
                      <w:sz w:val="18"/>
                      <w:szCs w:val="18"/>
                    </w:rPr>
                    <w:t>系列机型</w:t>
                  </w:r>
                  <w:r w:rsidRPr="00163EC7">
                    <w:rPr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81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9D9D9"/>
                  <w:vAlign w:val="center"/>
                </w:tcPr>
                <w:p w:rsidR="00221C59" w:rsidRPr="00845FFC" w:rsidRDefault="00221C59" w:rsidP="002E233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cs="Times New Roman"/>
                      <w:kern w:val="0"/>
                      <w:sz w:val="24"/>
                      <w:szCs w:val="24"/>
                    </w:rPr>
                  </w:pPr>
                  <w:r w:rsidRPr="00163EC7">
                    <w:rPr>
                      <w:kern w:val="0"/>
                      <w:sz w:val="18"/>
                      <w:szCs w:val="18"/>
                    </w:rPr>
                    <w:t>62</w:t>
                  </w:r>
                  <w:r w:rsidRPr="00163EC7">
                    <w:rPr>
                      <w:rFonts w:cs="宋体" w:hint="eastAsia"/>
                      <w:kern w:val="0"/>
                      <w:sz w:val="18"/>
                      <w:szCs w:val="18"/>
                    </w:rPr>
                    <w:t>＋</w:t>
                  </w:r>
                  <w:r w:rsidRPr="00163EC7">
                    <w:rPr>
                      <w:kern w:val="0"/>
                      <w:sz w:val="18"/>
                      <w:szCs w:val="18"/>
                    </w:rPr>
                    <w:t>L/2</w:t>
                  </w:r>
                  <w:r w:rsidRPr="00163EC7">
                    <w:rPr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7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9D9D9"/>
                  <w:vAlign w:val="center"/>
                </w:tcPr>
                <w:p w:rsidR="00221C59" w:rsidRPr="00845FFC" w:rsidRDefault="00221C59" w:rsidP="002E233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cs="Times New Roman"/>
                      <w:kern w:val="0"/>
                      <w:sz w:val="24"/>
                      <w:szCs w:val="24"/>
                    </w:rPr>
                  </w:pPr>
                  <w:r w:rsidRPr="00163EC7">
                    <w:rPr>
                      <w:kern w:val="0"/>
                      <w:sz w:val="18"/>
                      <w:szCs w:val="18"/>
                    </w:rPr>
                    <w:t>35</w:t>
                  </w:r>
                  <w:r w:rsidRPr="00163EC7">
                    <w:rPr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8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9D9D9"/>
                  <w:vAlign w:val="center"/>
                </w:tcPr>
                <w:p w:rsidR="00221C59" w:rsidRPr="00845FFC" w:rsidRDefault="00221C59" w:rsidP="002E233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cs="Times New Roman"/>
                      <w:kern w:val="0"/>
                      <w:sz w:val="24"/>
                      <w:szCs w:val="24"/>
                    </w:rPr>
                  </w:pPr>
                  <w:r w:rsidRPr="00163EC7">
                    <w:rPr>
                      <w:kern w:val="0"/>
                      <w:sz w:val="18"/>
                      <w:szCs w:val="18"/>
                    </w:rPr>
                    <w:t>2.8</w:t>
                  </w:r>
                  <w:r w:rsidRPr="00163EC7">
                    <w:rPr>
                      <w:rFonts w:cs="宋体" w:hint="eastAsia"/>
                      <w:kern w:val="0"/>
                      <w:sz w:val="18"/>
                      <w:szCs w:val="18"/>
                    </w:rPr>
                    <w:t>×</w:t>
                  </w:r>
                  <w:r w:rsidRPr="00163EC7">
                    <w:rPr>
                      <w:kern w:val="0"/>
                      <w:sz w:val="18"/>
                      <w:szCs w:val="18"/>
                    </w:rPr>
                    <w:t>2.2</w:t>
                  </w:r>
                  <w:r w:rsidRPr="00163EC7">
                    <w:rPr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6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9D9D9"/>
                  <w:vAlign w:val="center"/>
                </w:tcPr>
                <w:p w:rsidR="00221C59" w:rsidRPr="00845FFC" w:rsidRDefault="00221C59" w:rsidP="002E233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cs="Times New Roman"/>
                      <w:kern w:val="0"/>
                      <w:sz w:val="24"/>
                      <w:szCs w:val="24"/>
                    </w:rPr>
                  </w:pPr>
                  <w:r w:rsidRPr="00163EC7">
                    <w:rPr>
                      <w:rFonts w:cs="宋体" w:hint="eastAsia"/>
                      <w:kern w:val="0"/>
                      <w:sz w:val="18"/>
                      <w:szCs w:val="18"/>
                    </w:rPr>
                    <w:t>φ</w:t>
                  </w:r>
                  <w:r w:rsidRPr="00163EC7">
                    <w:rPr>
                      <w:kern w:val="0"/>
                      <w:sz w:val="18"/>
                      <w:szCs w:val="18"/>
                    </w:rPr>
                    <w:t>20</w:t>
                  </w:r>
                  <w:r w:rsidRPr="00163EC7">
                    <w:rPr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6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9D9D9"/>
                  <w:vAlign w:val="center"/>
                </w:tcPr>
                <w:p w:rsidR="00221C59" w:rsidRPr="00845FFC" w:rsidRDefault="00221C59" w:rsidP="002E233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cs="Times New Roman"/>
                      <w:kern w:val="0"/>
                      <w:sz w:val="24"/>
                      <w:szCs w:val="24"/>
                    </w:rPr>
                  </w:pPr>
                  <w:r w:rsidRPr="00163EC7">
                    <w:rPr>
                      <w:rFonts w:cs="宋体" w:hint="eastAsia"/>
                      <w:kern w:val="0"/>
                      <w:sz w:val="18"/>
                      <w:szCs w:val="18"/>
                    </w:rPr>
                    <w:t>φ</w:t>
                  </w:r>
                  <w:r w:rsidRPr="00163EC7">
                    <w:rPr>
                      <w:kern w:val="0"/>
                      <w:sz w:val="18"/>
                      <w:szCs w:val="18"/>
                    </w:rPr>
                    <w:t>30</w:t>
                  </w:r>
                  <w:r w:rsidRPr="00163EC7">
                    <w:rPr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70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9D9D9"/>
                  <w:vAlign w:val="center"/>
                </w:tcPr>
                <w:p w:rsidR="00221C59" w:rsidRPr="00845FFC" w:rsidRDefault="00221C59" w:rsidP="002E233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cs="Times New Roman"/>
                      <w:kern w:val="0"/>
                      <w:sz w:val="24"/>
                      <w:szCs w:val="24"/>
                    </w:rPr>
                  </w:pPr>
                  <w:r w:rsidRPr="00163EC7">
                    <w:rPr>
                      <w:kern w:val="0"/>
                      <w:sz w:val="18"/>
                      <w:szCs w:val="18"/>
                    </w:rPr>
                    <w:t>Crl2Mov</w:t>
                  </w:r>
                  <w:r w:rsidRPr="00163EC7">
                    <w:rPr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5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9D9D9"/>
                  <w:vAlign w:val="center"/>
                </w:tcPr>
                <w:p w:rsidR="00221C59" w:rsidRPr="00845FFC" w:rsidRDefault="00221C59" w:rsidP="002E233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cs="Times New Roman"/>
                      <w:kern w:val="0"/>
                      <w:sz w:val="24"/>
                      <w:szCs w:val="24"/>
                    </w:rPr>
                  </w:pPr>
                  <w:r w:rsidRPr="00163EC7">
                    <w:rPr>
                      <w:kern w:val="0"/>
                      <w:sz w:val="18"/>
                      <w:szCs w:val="18"/>
                    </w:rPr>
                    <w:t>58-62</w:t>
                  </w:r>
                  <w:r w:rsidRPr="00163EC7">
                    <w:rPr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221C59" w:rsidRPr="00163EC7">
              <w:trPr>
                <w:tblCellSpacing w:w="7" w:type="dxa"/>
              </w:trPr>
              <w:tc>
                <w:tcPr>
                  <w:tcW w:w="12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9D9D9"/>
                  <w:vAlign w:val="center"/>
                </w:tcPr>
                <w:p w:rsidR="00221C59" w:rsidRPr="00845FFC" w:rsidRDefault="00221C59" w:rsidP="002E233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cs="Times New Roman"/>
                      <w:kern w:val="0"/>
                      <w:sz w:val="24"/>
                      <w:szCs w:val="24"/>
                    </w:rPr>
                  </w:pPr>
                  <w:r w:rsidRPr="00163EC7">
                    <w:rPr>
                      <w:kern w:val="0"/>
                      <w:sz w:val="18"/>
                      <w:szCs w:val="18"/>
                    </w:rPr>
                    <w:t>30mm</w:t>
                  </w:r>
                  <w:r w:rsidRPr="00163EC7">
                    <w:rPr>
                      <w:rFonts w:cs="宋体" w:hint="eastAsia"/>
                      <w:kern w:val="0"/>
                      <w:sz w:val="18"/>
                      <w:szCs w:val="18"/>
                    </w:rPr>
                    <w:t>系列机型</w:t>
                  </w:r>
                  <w:r w:rsidRPr="00163EC7">
                    <w:rPr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81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9D9D9"/>
                  <w:vAlign w:val="center"/>
                </w:tcPr>
                <w:p w:rsidR="00221C59" w:rsidRPr="00845FFC" w:rsidRDefault="00221C59" w:rsidP="002E233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cs="Times New Roman"/>
                      <w:kern w:val="0"/>
                      <w:sz w:val="24"/>
                      <w:szCs w:val="24"/>
                    </w:rPr>
                  </w:pPr>
                  <w:r w:rsidRPr="00163EC7">
                    <w:rPr>
                      <w:kern w:val="0"/>
                      <w:sz w:val="18"/>
                      <w:szCs w:val="18"/>
                    </w:rPr>
                    <w:t>62</w:t>
                  </w:r>
                  <w:r w:rsidRPr="00163EC7">
                    <w:rPr>
                      <w:rFonts w:cs="宋体" w:hint="eastAsia"/>
                      <w:kern w:val="0"/>
                      <w:sz w:val="18"/>
                      <w:szCs w:val="18"/>
                    </w:rPr>
                    <w:t>＋</w:t>
                  </w:r>
                  <w:r w:rsidRPr="00163EC7">
                    <w:rPr>
                      <w:kern w:val="0"/>
                      <w:sz w:val="18"/>
                      <w:szCs w:val="18"/>
                    </w:rPr>
                    <w:t>L/2</w:t>
                  </w:r>
                  <w:r w:rsidRPr="00163EC7">
                    <w:rPr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7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9D9D9"/>
                  <w:vAlign w:val="center"/>
                </w:tcPr>
                <w:p w:rsidR="00221C59" w:rsidRPr="00845FFC" w:rsidRDefault="00221C59" w:rsidP="002E233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cs="Times New Roman"/>
                      <w:kern w:val="0"/>
                      <w:sz w:val="24"/>
                      <w:szCs w:val="24"/>
                    </w:rPr>
                  </w:pPr>
                  <w:r w:rsidRPr="00163EC7">
                    <w:rPr>
                      <w:kern w:val="0"/>
                      <w:sz w:val="18"/>
                      <w:szCs w:val="18"/>
                    </w:rPr>
                    <w:t>35</w:t>
                  </w:r>
                  <w:r w:rsidRPr="00163EC7">
                    <w:rPr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8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9D9D9"/>
                  <w:vAlign w:val="center"/>
                </w:tcPr>
                <w:p w:rsidR="00221C59" w:rsidRPr="00845FFC" w:rsidRDefault="00221C59" w:rsidP="002E233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cs="Times New Roman"/>
                      <w:kern w:val="0"/>
                      <w:sz w:val="24"/>
                      <w:szCs w:val="24"/>
                    </w:rPr>
                  </w:pPr>
                  <w:r w:rsidRPr="00163EC7">
                    <w:rPr>
                      <w:kern w:val="0"/>
                      <w:sz w:val="18"/>
                      <w:szCs w:val="18"/>
                    </w:rPr>
                    <w:t>4.0</w:t>
                  </w:r>
                  <w:r w:rsidRPr="00163EC7">
                    <w:rPr>
                      <w:rFonts w:cs="宋体" w:hint="eastAsia"/>
                      <w:kern w:val="0"/>
                      <w:sz w:val="18"/>
                      <w:szCs w:val="18"/>
                    </w:rPr>
                    <w:t>×</w:t>
                  </w:r>
                  <w:r w:rsidRPr="00163EC7">
                    <w:rPr>
                      <w:kern w:val="0"/>
                      <w:sz w:val="18"/>
                      <w:szCs w:val="18"/>
                    </w:rPr>
                    <w:t>2.8</w:t>
                  </w:r>
                  <w:r w:rsidRPr="00163EC7">
                    <w:rPr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6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9D9D9"/>
                  <w:vAlign w:val="center"/>
                </w:tcPr>
                <w:p w:rsidR="00221C59" w:rsidRPr="00845FFC" w:rsidRDefault="00221C59" w:rsidP="002E233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cs="Times New Roman"/>
                      <w:kern w:val="0"/>
                      <w:sz w:val="24"/>
                      <w:szCs w:val="24"/>
                    </w:rPr>
                  </w:pPr>
                  <w:r w:rsidRPr="00163EC7">
                    <w:rPr>
                      <w:rFonts w:cs="宋体" w:hint="eastAsia"/>
                      <w:kern w:val="0"/>
                      <w:sz w:val="18"/>
                      <w:szCs w:val="18"/>
                    </w:rPr>
                    <w:t>φ</w:t>
                  </w:r>
                  <w:r w:rsidRPr="00163EC7">
                    <w:rPr>
                      <w:kern w:val="0"/>
                      <w:sz w:val="18"/>
                      <w:szCs w:val="18"/>
                    </w:rPr>
                    <w:t>25</w:t>
                  </w:r>
                  <w:r w:rsidRPr="00163EC7">
                    <w:rPr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6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9D9D9"/>
                  <w:vAlign w:val="center"/>
                </w:tcPr>
                <w:p w:rsidR="00221C59" w:rsidRPr="00845FFC" w:rsidRDefault="00221C59" w:rsidP="002E233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cs="Times New Roman"/>
                      <w:kern w:val="0"/>
                      <w:sz w:val="24"/>
                      <w:szCs w:val="24"/>
                    </w:rPr>
                  </w:pPr>
                  <w:r w:rsidRPr="00163EC7">
                    <w:rPr>
                      <w:rFonts w:cs="宋体" w:hint="eastAsia"/>
                      <w:kern w:val="0"/>
                      <w:sz w:val="18"/>
                      <w:szCs w:val="18"/>
                    </w:rPr>
                    <w:t>φ</w:t>
                  </w:r>
                  <w:r w:rsidRPr="00163EC7">
                    <w:rPr>
                      <w:kern w:val="0"/>
                      <w:sz w:val="18"/>
                      <w:szCs w:val="18"/>
                    </w:rPr>
                    <w:t>35</w:t>
                  </w:r>
                  <w:r w:rsidRPr="00163EC7">
                    <w:rPr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70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9D9D9"/>
                  <w:vAlign w:val="center"/>
                </w:tcPr>
                <w:p w:rsidR="00221C59" w:rsidRPr="00845FFC" w:rsidRDefault="00221C59" w:rsidP="002E233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cs="Times New Roman"/>
                      <w:kern w:val="0"/>
                      <w:sz w:val="24"/>
                      <w:szCs w:val="24"/>
                    </w:rPr>
                  </w:pPr>
                  <w:r w:rsidRPr="00163EC7">
                    <w:rPr>
                      <w:kern w:val="0"/>
                      <w:sz w:val="18"/>
                      <w:szCs w:val="18"/>
                    </w:rPr>
                    <w:t>Crl2Mov</w:t>
                  </w:r>
                  <w:r w:rsidRPr="00163EC7">
                    <w:rPr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5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9D9D9"/>
                  <w:vAlign w:val="center"/>
                </w:tcPr>
                <w:p w:rsidR="00221C59" w:rsidRPr="00845FFC" w:rsidRDefault="00221C59" w:rsidP="002E233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cs="Times New Roman"/>
                      <w:kern w:val="0"/>
                      <w:sz w:val="24"/>
                      <w:szCs w:val="24"/>
                    </w:rPr>
                  </w:pPr>
                  <w:r w:rsidRPr="00163EC7">
                    <w:rPr>
                      <w:kern w:val="0"/>
                      <w:sz w:val="18"/>
                      <w:szCs w:val="18"/>
                    </w:rPr>
                    <w:t>58-62</w:t>
                  </w:r>
                  <w:r w:rsidRPr="00163EC7">
                    <w:rPr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:rsidR="00221C59" w:rsidRPr="00163EC7" w:rsidRDefault="00221C59" w:rsidP="00960685">
            <w:pPr>
              <w:spacing w:line="384" w:lineRule="atLeast"/>
              <w:jc w:val="left"/>
              <w:rPr>
                <w:rFonts w:cs="Times New Roman"/>
                <w:kern w:val="0"/>
                <w:sz w:val="18"/>
                <w:szCs w:val="18"/>
              </w:rPr>
            </w:pPr>
          </w:p>
        </w:tc>
      </w:tr>
      <w:tr w:rsidR="00221C59" w:rsidRPr="00163EC7">
        <w:trPr>
          <w:tblCellSpacing w:w="0" w:type="dxa"/>
        </w:trPr>
        <w:tc>
          <w:tcPr>
            <w:tcW w:w="7200" w:type="dxa"/>
            <w:vAlign w:val="center"/>
          </w:tcPr>
          <w:p w:rsidR="00221C59" w:rsidRPr="00845FFC" w:rsidRDefault="00221C59" w:rsidP="00845FFC">
            <w:pPr>
              <w:widowControl/>
              <w:jc w:val="center"/>
              <w:rPr>
                <w:rFonts w:ascii="Verdana" w:hAnsi="Verdana" w:cs="Verdana"/>
                <w:kern w:val="0"/>
                <w:sz w:val="18"/>
                <w:szCs w:val="18"/>
              </w:rPr>
            </w:pPr>
          </w:p>
        </w:tc>
      </w:tr>
      <w:tr w:rsidR="00221C59" w:rsidRPr="00163EC7">
        <w:trPr>
          <w:trHeight w:val="375"/>
          <w:tblCellSpacing w:w="0" w:type="dxa"/>
        </w:trPr>
        <w:tc>
          <w:tcPr>
            <w:tcW w:w="5670" w:type="dxa"/>
          </w:tcPr>
          <w:p w:rsidR="00221C59" w:rsidRPr="00845FFC" w:rsidRDefault="00221C59" w:rsidP="00845FFC">
            <w:pPr>
              <w:widowControl/>
              <w:jc w:val="left"/>
              <w:rPr>
                <w:rFonts w:ascii="Verdana" w:hAnsi="Verdana" w:cs="Verdana"/>
                <w:kern w:val="0"/>
                <w:sz w:val="18"/>
                <w:szCs w:val="18"/>
              </w:rPr>
            </w:pPr>
          </w:p>
        </w:tc>
      </w:tr>
    </w:tbl>
    <w:p w:rsidR="00221C59" w:rsidRDefault="00221C59">
      <w:pPr>
        <w:rPr>
          <w:rFonts w:cs="Times New Roman"/>
        </w:rPr>
      </w:pPr>
      <w:r>
        <w:rPr>
          <w:rFonts w:cs="宋体" w:hint="eastAsia"/>
        </w:rPr>
        <w:t>更多资讯请浏览铆接机专家网</w:t>
      </w:r>
      <w:r>
        <w:t>www.mjjzj.com</w:t>
      </w:r>
    </w:p>
    <w:p w:rsidR="00221C59" w:rsidRPr="00845FFC" w:rsidRDefault="00221C59">
      <w:pPr>
        <w:rPr>
          <w:rFonts w:cs="Times New Roman"/>
        </w:rPr>
      </w:pPr>
      <w:r>
        <w:rPr>
          <w:rFonts w:cs="宋体" w:hint="eastAsia"/>
        </w:rPr>
        <w:t>武汉埃瑞特机械制造有限公司</w:t>
      </w:r>
      <w:r>
        <w:t xml:space="preserve">  www.irivet.cn</w:t>
      </w:r>
    </w:p>
    <w:sectPr w:rsidR="00221C59" w:rsidRPr="00845FFC" w:rsidSect="00B118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1C59" w:rsidRDefault="00221C59" w:rsidP="00AC769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221C59" w:rsidRDefault="00221C59" w:rsidP="00AC769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1C59" w:rsidRDefault="00221C59" w:rsidP="00AC769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221C59" w:rsidRDefault="00221C59" w:rsidP="00AC769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5FFC"/>
    <w:rsid w:val="00017EE9"/>
    <w:rsid w:val="000206B6"/>
    <w:rsid w:val="00025F5A"/>
    <w:rsid w:val="00032EAD"/>
    <w:rsid w:val="00037074"/>
    <w:rsid w:val="00041368"/>
    <w:rsid w:val="00047532"/>
    <w:rsid w:val="00066DC5"/>
    <w:rsid w:val="000777EA"/>
    <w:rsid w:val="000A3FB9"/>
    <w:rsid w:val="000C7E38"/>
    <w:rsid w:val="000D4F14"/>
    <w:rsid w:val="000E6BD2"/>
    <w:rsid w:val="000F24EC"/>
    <w:rsid w:val="000F2CBC"/>
    <w:rsid w:val="0014216A"/>
    <w:rsid w:val="00147353"/>
    <w:rsid w:val="001476AE"/>
    <w:rsid w:val="0015217A"/>
    <w:rsid w:val="00157B17"/>
    <w:rsid w:val="0016213D"/>
    <w:rsid w:val="00163EC7"/>
    <w:rsid w:val="001A66F5"/>
    <w:rsid w:val="001D1D76"/>
    <w:rsid w:val="001D4915"/>
    <w:rsid w:val="001E3F1F"/>
    <w:rsid w:val="002161B7"/>
    <w:rsid w:val="00216E7F"/>
    <w:rsid w:val="00221C59"/>
    <w:rsid w:val="00226578"/>
    <w:rsid w:val="00233D9F"/>
    <w:rsid w:val="00236025"/>
    <w:rsid w:val="00245587"/>
    <w:rsid w:val="002775F7"/>
    <w:rsid w:val="002C0E87"/>
    <w:rsid w:val="002D3DCF"/>
    <w:rsid w:val="002E2339"/>
    <w:rsid w:val="00313F6D"/>
    <w:rsid w:val="003222DE"/>
    <w:rsid w:val="00336E5E"/>
    <w:rsid w:val="00341324"/>
    <w:rsid w:val="00345D0C"/>
    <w:rsid w:val="0034728C"/>
    <w:rsid w:val="00350944"/>
    <w:rsid w:val="00355275"/>
    <w:rsid w:val="00371A38"/>
    <w:rsid w:val="003908AE"/>
    <w:rsid w:val="00391AC3"/>
    <w:rsid w:val="003B3CFE"/>
    <w:rsid w:val="003F26C5"/>
    <w:rsid w:val="004421A8"/>
    <w:rsid w:val="004C4332"/>
    <w:rsid w:val="004D3191"/>
    <w:rsid w:val="0052110F"/>
    <w:rsid w:val="005571DF"/>
    <w:rsid w:val="00563B56"/>
    <w:rsid w:val="00583D01"/>
    <w:rsid w:val="00586649"/>
    <w:rsid w:val="00587F0A"/>
    <w:rsid w:val="005A0844"/>
    <w:rsid w:val="005A6E18"/>
    <w:rsid w:val="00615A4C"/>
    <w:rsid w:val="00637C2E"/>
    <w:rsid w:val="00652CC2"/>
    <w:rsid w:val="00683084"/>
    <w:rsid w:val="006A5D4B"/>
    <w:rsid w:val="006B7676"/>
    <w:rsid w:val="006C318A"/>
    <w:rsid w:val="006D4B82"/>
    <w:rsid w:val="0070775F"/>
    <w:rsid w:val="00722B89"/>
    <w:rsid w:val="007653EC"/>
    <w:rsid w:val="00780400"/>
    <w:rsid w:val="0079211E"/>
    <w:rsid w:val="007B5A91"/>
    <w:rsid w:val="007B5B51"/>
    <w:rsid w:val="007C4BE3"/>
    <w:rsid w:val="007E78A5"/>
    <w:rsid w:val="00806188"/>
    <w:rsid w:val="00811B38"/>
    <w:rsid w:val="00813927"/>
    <w:rsid w:val="00836DF0"/>
    <w:rsid w:val="00845FFC"/>
    <w:rsid w:val="0086011A"/>
    <w:rsid w:val="00885FF3"/>
    <w:rsid w:val="00886063"/>
    <w:rsid w:val="008959C7"/>
    <w:rsid w:val="008B32A3"/>
    <w:rsid w:val="008C6EB1"/>
    <w:rsid w:val="00924839"/>
    <w:rsid w:val="00930726"/>
    <w:rsid w:val="00931D73"/>
    <w:rsid w:val="00934DA7"/>
    <w:rsid w:val="009367A1"/>
    <w:rsid w:val="00960685"/>
    <w:rsid w:val="00973890"/>
    <w:rsid w:val="00973B9F"/>
    <w:rsid w:val="0097520F"/>
    <w:rsid w:val="009B19DA"/>
    <w:rsid w:val="00A02C1B"/>
    <w:rsid w:val="00A04ADC"/>
    <w:rsid w:val="00A32EED"/>
    <w:rsid w:val="00A430BF"/>
    <w:rsid w:val="00A47891"/>
    <w:rsid w:val="00A606FB"/>
    <w:rsid w:val="00A71B36"/>
    <w:rsid w:val="00A71EEA"/>
    <w:rsid w:val="00A90D68"/>
    <w:rsid w:val="00AC7698"/>
    <w:rsid w:val="00AD59D5"/>
    <w:rsid w:val="00AE4EAB"/>
    <w:rsid w:val="00B02AC8"/>
    <w:rsid w:val="00B11860"/>
    <w:rsid w:val="00B270F7"/>
    <w:rsid w:val="00B55878"/>
    <w:rsid w:val="00BE7B32"/>
    <w:rsid w:val="00BF0684"/>
    <w:rsid w:val="00BF2CCA"/>
    <w:rsid w:val="00C1041E"/>
    <w:rsid w:val="00C33AF6"/>
    <w:rsid w:val="00C61472"/>
    <w:rsid w:val="00C925E8"/>
    <w:rsid w:val="00C9420B"/>
    <w:rsid w:val="00CA4ACF"/>
    <w:rsid w:val="00CB31BA"/>
    <w:rsid w:val="00CC38CD"/>
    <w:rsid w:val="00D352C6"/>
    <w:rsid w:val="00D65BAF"/>
    <w:rsid w:val="00D67B00"/>
    <w:rsid w:val="00D8213F"/>
    <w:rsid w:val="00D83C6D"/>
    <w:rsid w:val="00D85922"/>
    <w:rsid w:val="00DC587F"/>
    <w:rsid w:val="00DD52A2"/>
    <w:rsid w:val="00DE4982"/>
    <w:rsid w:val="00E05BF9"/>
    <w:rsid w:val="00E1190A"/>
    <w:rsid w:val="00E35174"/>
    <w:rsid w:val="00E374B5"/>
    <w:rsid w:val="00E37C26"/>
    <w:rsid w:val="00E42D99"/>
    <w:rsid w:val="00ED76D5"/>
    <w:rsid w:val="00EF1448"/>
    <w:rsid w:val="00EF4D8D"/>
    <w:rsid w:val="00F1489B"/>
    <w:rsid w:val="00F421FD"/>
    <w:rsid w:val="00F6529D"/>
    <w:rsid w:val="00F925B9"/>
    <w:rsid w:val="00FC2E4C"/>
    <w:rsid w:val="00FE6B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1860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845FFC"/>
    <w:rPr>
      <w:color w:val="0000FF"/>
      <w:u w:val="none"/>
      <w:effect w:val="none"/>
    </w:rPr>
  </w:style>
  <w:style w:type="paragraph" w:styleId="NormalWeb">
    <w:name w:val="Normal (Web)"/>
    <w:basedOn w:val="Normal"/>
    <w:uiPriority w:val="99"/>
    <w:rsid w:val="00845FFC"/>
    <w:pPr>
      <w:widowControl/>
      <w:spacing w:before="100" w:beforeAutospacing="1" w:after="100" w:afterAutospacing="1"/>
      <w:jc w:val="left"/>
    </w:pPr>
    <w:rPr>
      <w:rFonts w:ascii="Verdana" w:hAnsi="Verdana" w:cs="Verdana"/>
      <w:kern w:val="0"/>
      <w:sz w:val="18"/>
      <w:szCs w:val="18"/>
    </w:rPr>
  </w:style>
  <w:style w:type="character" w:customStyle="1" w:styleId="2">
    <w:name w:val="2"/>
    <w:basedOn w:val="DefaultParagraphFont"/>
    <w:uiPriority w:val="99"/>
    <w:rsid w:val="00845FFC"/>
  </w:style>
  <w:style w:type="paragraph" w:styleId="BalloonText">
    <w:name w:val="Balloon Text"/>
    <w:basedOn w:val="Normal"/>
    <w:link w:val="BalloonTextChar"/>
    <w:uiPriority w:val="99"/>
    <w:semiHidden/>
    <w:rsid w:val="00845FF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45FFC"/>
    <w:rPr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rsid w:val="00AC76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C7698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AC76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C7698"/>
    <w:rPr>
      <w:sz w:val="18"/>
      <w:szCs w:val="18"/>
    </w:rPr>
  </w:style>
  <w:style w:type="character" w:styleId="Strong">
    <w:name w:val="Strong"/>
    <w:basedOn w:val="DefaultParagraphFont"/>
    <w:uiPriority w:val="99"/>
    <w:qFormat/>
    <w:rsid w:val="00391AC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5617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61738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8" w:color="EBE6C9"/>
            <w:right w:val="single" w:sz="2" w:space="0" w:color="auto"/>
          </w:divBdr>
          <w:divsChild>
            <w:div w:id="103561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61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617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5617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5617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5617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61737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8" w:color="EBE6C9"/>
            <w:right w:val="single" w:sz="2" w:space="0" w:color="auto"/>
          </w:divBdr>
          <w:divsChild>
            <w:div w:id="103561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617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617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5617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5617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3</Pages>
  <Words>332</Words>
  <Characters>1894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MC SYSTEM</cp:lastModifiedBy>
  <cp:revision>5</cp:revision>
  <dcterms:created xsi:type="dcterms:W3CDTF">2011-08-23T02:19:00Z</dcterms:created>
  <dcterms:modified xsi:type="dcterms:W3CDTF">2014-11-28T13:39:00Z</dcterms:modified>
</cp:coreProperties>
</file>